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52677" w14:textId="7E36777F" w:rsidR="00C21C53" w:rsidRPr="00C21C53" w:rsidRDefault="00CB61C8" w:rsidP="001151EF">
      <w:pPr>
        <w:spacing w:before="720"/>
        <w:rPr>
          <w:color w:val="C00000"/>
        </w:rPr>
      </w:pP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1" layoutInCell="0" allowOverlap="0" wp14:anchorId="2865A378" wp14:editId="31D2C759">
                <wp:simplePos x="0" y="0"/>
                <wp:positionH relativeFrom="margin">
                  <wp:posOffset>0</wp:posOffset>
                </wp:positionH>
                <wp:positionV relativeFrom="page">
                  <wp:posOffset>9237345</wp:posOffset>
                </wp:positionV>
                <wp:extent cx="4767580" cy="1042670"/>
                <wp:effectExtent l="0" t="0" r="0" b="0"/>
                <wp:wrapSquare wrapText="bothSides"/>
                <wp:docPr id="16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7580" cy="1042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725E44A" w14:textId="07FB9321" w:rsidR="00BC6E5E" w:rsidRDefault="00BC6E5E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 w:rsidRPr="00BC6E5E">
                              <w:rPr>
                                <w:sz w:val="20"/>
                                <w:szCs w:val="20"/>
                              </w:rPr>
                              <w:t>Paper number: P001655</w:t>
                            </w:r>
                          </w:p>
                          <w:p w14:paraId="594808DE" w14:textId="6A3CC652" w:rsidR="005D7D57" w:rsidRPr="00BC6E5E" w:rsidRDefault="005D7D57" w:rsidP="00BC6E5E">
                            <w:pPr>
                              <w:pStyle w:val="NCFE-document-version-numb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Summer 2023</w:t>
                            </w:r>
                          </w:p>
                          <w:p w14:paraId="03B3F102" w14:textId="1E6ECDD9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t xml:space="preserve">11 May 2023 </w:t>
                            </w:r>
                            <w:r w:rsidR="00E96A9B">
                              <w:rPr>
                                <w:sz w:val="20"/>
                              </w:rPr>
                              <w:t>(afternoon)</w:t>
                            </w:r>
                          </w:p>
                          <w:p w14:paraId="29319299" w14:textId="77777777" w:rsidR="00BC6E5E" w:rsidRPr="00BC6E5E" w:rsidRDefault="00BC6E5E" w:rsidP="00BC6E5E">
                            <w:pPr>
                              <w:pStyle w:val="NCFE-document-version-number-date"/>
                              <w:rPr>
                                <w:sz w:val="20"/>
                              </w:rPr>
                            </w:pPr>
                            <w:r w:rsidRPr="00BC6E5E">
                              <w:rPr>
                                <w:sz w:val="20"/>
                              </w:rPr>
                              <w:fldChar w:fldCharType="begin"/>
                            </w:r>
                            <w:r w:rsidRPr="00BC6E5E">
                              <w:rPr>
                                <w:sz w:val="20"/>
                              </w:rPr>
                              <w:instrText xml:space="preserve"> DOCPROPERTY  "NCFE Qualification Number"  \* MERGEFORMAT </w:instrText>
                            </w:r>
                            <w:r w:rsidRPr="00BC6E5E">
                              <w:rPr>
                                <w:sz w:val="20"/>
                              </w:rPr>
                              <w:fldChar w:fldCharType="separate"/>
                            </w:r>
                            <w:r w:rsidRPr="00BC6E5E">
                              <w:rPr>
                                <w:sz w:val="20"/>
                              </w:rPr>
                              <w:t>603/6901/2</w:t>
                            </w:r>
                            <w:r w:rsidRPr="00BC6E5E">
                              <w:rPr>
                                <w:sz w:val="20"/>
                              </w:rPr>
                              <w:fldChar w:fldCharType="end"/>
                            </w:r>
                          </w:p>
                          <w:p w14:paraId="0E058FAD" w14:textId="77777777" w:rsidR="00CB61C8" w:rsidRPr="001B6603" w:rsidRDefault="00CB61C8" w:rsidP="006258E5">
                            <w:pPr>
                              <w:pStyle w:val="NCFE-front-cover-footer-01"/>
                              <w:spacing w:before="24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65A378" id="_x0000_t202" coordsize="21600,21600" o:spt="202" path="m,l,21600r21600,l21600,xe">
                <v:stroke joinstyle="miter"/>
                <v:path gradientshapeok="t" o:connecttype="rect"/>
              </v:shapetype>
              <v:shape id="Text Box 50" o:spid="_x0000_s1026" type="#_x0000_t202" style="position:absolute;margin-left:0;margin-top:727.35pt;width:375.4pt;height:82.1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" o:allowincell="f" o:allowoverlap="f" filled="f" stroked="f">
                <v:textbox inset="0,0,0,0">
                  <w:txbxContent>
                    <w:p w14:paraId="7725E44A" w14:textId="07FB9321" w:rsidR="00BC6E5E" w:rsidRDefault="00BC6E5E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 w:rsidRPr="00BC6E5E">
                        <w:rPr>
                          <w:sz w:val="20"/>
                          <w:szCs w:val="20"/>
                        </w:rPr>
                        <w:t>Paper number: P001655</w:t>
                      </w:r>
                    </w:p>
                    <w:p w14:paraId="594808DE" w14:textId="6A3CC652" w:rsidR="005D7D57" w:rsidRPr="00BC6E5E" w:rsidRDefault="005D7D57" w:rsidP="00BC6E5E">
                      <w:pPr>
                        <w:pStyle w:val="NCFE-document-version-numb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Summer 2023</w:t>
                      </w:r>
                    </w:p>
                    <w:p w14:paraId="03B3F102" w14:textId="1E6ECDD9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t xml:space="preserve">11 May 2023 </w:t>
                      </w:r>
                      <w:r w:rsidR="00E96A9B">
                        <w:rPr>
                          <w:sz w:val="20"/>
                        </w:rPr>
                        <w:t>(afternoon)</w:t>
                      </w:r>
                    </w:p>
                    <w:p w14:paraId="29319299" w14:textId="77777777" w:rsidR="00BC6E5E" w:rsidRPr="00BC6E5E" w:rsidRDefault="00BC6E5E" w:rsidP="00BC6E5E">
                      <w:pPr>
                        <w:pStyle w:val="NCFE-document-version-number-date"/>
                        <w:rPr>
                          <w:sz w:val="20"/>
                        </w:rPr>
                      </w:pPr>
                      <w:r w:rsidRPr="00BC6E5E">
                        <w:rPr>
                          <w:sz w:val="20"/>
                        </w:rPr>
                        <w:fldChar w:fldCharType="begin"/>
                      </w:r>
                      <w:r w:rsidRPr="00BC6E5E">
                        <w:rPr>
                          <w:sz w:val="20"/>
                        </w:rPr>
                        <w:instrText xml:space="preserve"> DOCPROPERTY  "NCFE Qualification Number"  \* MERGEFORMAT </w:instrText>
                      </w:r>
                      <w:r w:rsidRPr="00BC6E5E">
                        <w:rPr>
                          <w:sz w:val="20"/>
                        </w:rPr>
                        <w:fldChar w:fldCharType="separate"/>
                      </w:r>
                      <w:r w:rsidRPr="00BC6E5E">
                        <w:rPr>
                          <w:sz w:val="20"/>
                        </w:rPr>
                        <w:t>603/6901/2</w:t>
                      </w:r>
                      <w:r w:rsidRPr="00BC6E5E">
                        <w:rPr>
                          <w:sz w:val="20"/>
                        </w:rPr>
                        <w:fldChar w:fldCharType="end"/>
                      </w:r>
                    </w:p>
                    <w:p w14:paraId="0E058FAD" w14:textId="77777777" w:rsidR="00CB61C8" w:rsidRPr="001B6603" w:rsidRDefault="00CB61C8" w:rsidP="006258E5">
                      <w:pPr>
                        <w:pStyle w:val="NCFE-front-cover-footer-01"/>
                        <w:spacing w:before="240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  <w10:wrap type="square" anchorx="margin" anchory="page"/>
                <w10:anchorlock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1" layoutInCell="0" allowOverlap="1" wp14:anchorId="5E3D0803" wp14:editId="10546AF9">
                <wp:simplePos x="0" y="0"/>
                <wp:positionH relativeFrom="page">
                  <wp:posOffset>2653665</wp:posOffset>
                </wp:positionH>
                <wp:positionV relativeFrom="page">
                  <wp:posOffset>2451100</wp:posOffset>
                </wp:positionV>
                <wp:extent cx="4661535" cy="3266440"/>
                <wp:effectExtent l="0" t="3175" r="0" b="0"/>
                <wp:wrapNone/>
                <wp:docPr id="4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1535" cy="3266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235F92" w14:textId="77777777" w:rsidR="00C21C53" w:rsidRPr="00DF4B94" w:rsidRDefault="00142B00" w:rsidP="007249FA">
                            <w:pPr>
                              <w:spacing w:line="240" w:lineRule="auto"/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begin"/>
                            </w:r>
                            <w:r w:rsidR="00C21C53" w:rsidRPr="00DF4B94">
                              <w:rPr>
                                <w:b/>
                                <w:sz w:val="56"/>
                                <w:szCs w:val="56"/>
                              </w:rPr>
                              <w:instrText xml:space="preserve"> DOCPROPERTY  "NCFE Qual Title" </w:instrTex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separate"/>
                            </w:r>
                            <w:r w:rsidR="00F318AE">
                              <w:rPr>
                                <w:b/>
                                <w:sz w:val="56"/>
                                <w:szCs w:val="56"/>
                              </w:rPr>
                              <w:t>T Level Technical Qualification in Digital Support Services</w:t>
                            </w:r>
                            <w:r w:rsidRPr="00DF4B94">
                              <w:rPr>
                                <w:b/>
                                <w:sz w:val="56"/>
                                <w:szCs w:val="5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3D0803" id="Text Box 21" o:spid="_x0000_s1027" type="#_x0000_t202" style="position:absolute;margin-left:208.95pt;margin-top:193pt;width:367.05pt;height:257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" o:allowincell="f" filled="f" stroked="f">
                <v:textbox>
                  <w:txbxContent>
                    <w:p w14:paraId="45235F92" w14:textId="77777777" w:rsidR="00C21C53" w:rsidRPr="00DF4B94" w:rsidRDefault="00142B00" w:rsidP="007249FA">
                      <w:pPr>
                        <w:spacing w:line="240" w:lineRule="auto"/>
                        <w:rPr>
                          <w:b/>
                          <w:sz w:val="56"/>
                          <w:szCs w:val="56"/>
                        </w:rPr>
                      </w:pP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begin"/>
                      </w:r>
                      <w:r w:rsidR="00C21C53" w:rsidRPr="00DF4B94">
                        <w:rPr>
                          <w:b/>
                          <w:sz w:val="56"/>
                          <w:szCs w:val="56"/>
                        </w:rPr>
                        <w:instrText xml:space="preserve"> DOCPROPERTY  "NCFE Qual Title" </w:instrTex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separate"/>
                      </w:r>
                      <w:r w:rsidR="00F318AE">
                        <w:rPr>
                          <w:b/>
                          <w:sz w:val="56"/>
                          <w:szCs w:val="56"/>
                        </w:rPr>
                        <w:t>T Level Technical Qualification in Digital Support Services</w:t>
                      </w:r>
                      <w:r w:rsidRPr="00DF4B94">
                        <w:rPr>
                          <w:b/>
                          <w:sz w:val="56"/>
                          <w:szCs w:val="56"/>
                        </w:rPr>
                        <w:fldChar w:fldCharType="end"/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21C53" w:rsidRPr="00C21C53">
        <w:rPr>
          <w:noProof/>
          <w:lang w:eastAsia="en-GB"/>
        </w:rPr>
        <w:drawing>
          <wp:anchor distT="0" distB="0" distL="114300" distR="114300" simplePos="0" relativeHeight="251663360" behindDoc="0" locked="1" layoutInCell="0" allowOverlap="1" wp14:anchorId="666937A0" wp14:editId="6D87DB79">
            <wp:simplePos x="0" y="0"/>
            <wp:positionH relativeFrom="page">
              <wp:posOffset>6012815</wp:posOffset>
            </wp:positionH>
            <wp:positionV relativeFrom="page">
              <wp:posOffset>9865360</wp:posOffset>
            </wp:positionV>
            <wp:extent cx="1047750" cy="296545"/>
            <wp:effectExtent l="19050" t="0" r="0" b="0"/>
            <wp:wrapNone/>
            <wp:docPr id="6" name="Picture 17" descr="https://secure.aadcdn.microsoftonline-p.com/c1c6b6c8-fddvcoen5fswwlgoa7-khlufkvjxxijgfwcjkuk62fo/logintenantbranding/0/bannerlogo?ts=637636117519912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secure.aadcdn.microsoftonline-p.com/c1c6b6c8-fddvcoen5fswwlgoa7-khlufkvjxxijgfwcjkuk62fo/logintenantbranding/0/bannerlogo?ts=63763611751991226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296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1312" behindDoc="1" locked="0" layoutInCell="1" allowOverlap="1" wp14:anchorId="0FFBB5CF" wp14:editId="467A7B9F">
            <wp:simplePos x="0" y="0"/>
            <wp:positionH relativeFrom="page">
              <wp:align>left</wp:align>
            </wp:positionH>
            <wp:positionV relativeFrom="page">
              <wp:posOffset>19409</wp:posOffset>
            </wp:positionV>
            <wp:extent cx="7577455" cy="10708005"/>
            <wp:effectExtent l="0" t="0" r="4445" b="0"/>
            <wp:wrapNone/>
            <wp:docPr id="75" name="Picture 3" descr="front-cov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ont-cover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77455" cy="10708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21C53" w:rsidRPr="00C21C53">
        <w:rPr>
          <w:noProof/>
          <w:color w:val="C00000"/>
          <w:lang w:eastAsia="en-GB"/>
        </w:rPr>
        <w:drawing>
          <wp:anchor distT="0" distB="0" distL="114300" distR="114300" simplePos="0" relativeHeight="251662336" behindDoc="0" locked="0" layoutInCell="0" allowOverlap="1" wp14:anchorId="63E57028" wp14:editId="740C8FDC">
            <wp:simplePos x="0" y="0"/>
            <wp:positionH relativeFrom="page">
              <wp:posOffset>3810000</wp:posOffset>
            </wp:positionH>
            <wp:positionV relativeFrom="page">
              <wp:posOffset>465221</wp:posOffset>
            </wp:positionV>
            <wp:extent cx="3344779" cy="409074"/>
            <wp:effectExtent l="0" t="0" r="0" b="0"/>
            <wp:wrapSquare wrapText="bothSides"/>
            <wp:docPr id="7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1600" cy="4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816B8A" w14:textId="1713D1A1" w:rsidR="00C21C53" w:rsidRPr="00C21C53" w:rsidRDefault="00CB61C8" w:rsidP="001A5A00">
      <w:pPr>
        <w:pStyle w:val="NCFE-assignment-type"/>
        <w:spacing w:before="9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20F7E941" wp14:editId="1F1C2DC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473315" cy="882015"/>
                <wp:effectExtent l="0" t="0" r="0" b="0"/>
                <wp:wrapNone/>
                <wp:docPr id="3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473315" cy="8820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2982F9" id="Rectangle 1" o:spid="_x0000_s1026" style="position:absolute;margin-left:0;margin-top:0;width:588.45pt;height:69.4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" fillcolor="white [3212]" strokecolor="white [3212]" strokeweight="2pt">
                <v:path arrowok="t"/>
                <w10:wrap anchorx="page" anchory="page"/>
                <w10:anchorlock/>
              </v:rect>
            </w:pict>
          </mc:Fallback>
        </mc:AlternateContent>
      </w:r>
      <w:fldSimple w:instr=" DOCPROPERTY  &quot;NCFE Assignment Type Long&quot;  \* MERGEFORMAT ">
        <w:r w:rsidR="00F318AE">
          <w:t>Occupational specialism assessment (OSA)</w:t>
        </w:r>
      </w:fldSimple>
    </w:p>
    <w:p w14:paraId="73074B78" w14:textId="77777777" w:rsidR="00C21C53" w:rsidRPr="00C21C53" w:rsidRDefault="005D7D57" w:rsidP="001151EF">
      <w:pPr>
        <w:pStyle w:val="NCFE-specialism"/>
      </w:pPr>
      <w:fldSimple w:instr=" DOCPROPERTY  &quot;NCFE Specialism Main Cover Heading&quot;  \* MERGEFORMAT ">
        <w:r w:rsidR="00F318AE">
          <w:t>Digital Infrastructure</w:t>
        </w:r>
      </w:fldSimple>
    </w:p>
    <w:p w14:paraId="79E73F97" w14:textId="77777777" w:rsidR="00C21C53" w:rsidRPr="00C21C53" w:rsidRDefault="005D7D57" w:rsidP="008130F0">
      <w:pPr>
        <w:pStyle w:val="NCFE-assignment-ordinal"/>
        <w:spacing w:before="240" w:after="120"/>
        <w:outlineLvl w:val="0"/>
      </w:pPr>
      <w:fldSimple w:instr=" DOCPROPERTY  &quot;NCFE Assignment Ordinal&quot;  \* MERGEFORMAT ">
        <w:r w:rsidR="00F318AE">
          <w:t>Assignment 3</w:t>
        </w:r>
      </w:fldSimple>
    </w:p>
    <w:p w14:paraId="377F6D95" w14:textId="51B936F9" w:rsidR="00C21C53" w:rsidRPr="00C21C53" w:rsidRDefault="00E96A9B" w:rsidP="008130F0">
      <w:pPr>
        <w:pStyle w:val="NCFE-assignment-ordinal"/>
        <w:spacing w:before="240" w:after="120"/>
        <w:outlineLvl w:val="0"/>
      </w:pPr>
      <w:r>
        <w:t xml:space="preserve">Task 3 </w:t>
      </w:r>
      <w:fldSimple w:instr=" DOCPROPERTY  &quot;NCFE Document Type&quot;  \* MERGEFORMAT ">
        <w:r w:rsidR="00F318AE">
          <w:rPr>
            <w:lang w:eastAsia="en-GB"/>
          </w:rPr>
          <w:t>Workbook</w:t>
        </w:r>
      </w:fldSimple>
    </w:p>
    <w:p w14:paraId="2E9BABFF" w14:textId="77777777" w:rsidR="00774C40" w:rsidRPr="00C21C53" w:rsidRDefault="00774C40" w:rsidP="00774C40">
      <w:pPr>
        <w:sectPr w:rsidR="00774C40" w:rsidRPr="00C21C53" w:rsidSect="00B840A5">
          <w:headerReference w:type="default" r:id="rId14"/>
          <w:footerReference w:type="default" r:id="rId15"/>
          <w:pgSz w:w="11906" w:h="16838"/>
          <w:pgMar w:top="851" w:right="851" w:bottom="851" w:left="851" w:header="567" w:footer="709" w:gutter="0"/>
          <w:pgNumType w:start="1"/>
          <w:cols w:space="708"/>
          <w:titlePg/>
          <w:docGrid w:linePitch="360"/>
        </w:sectPr>
      </w:pPr>
    </w:p>
    <w:p w14:paraId="25221853" w14:textId="77777777" w:rsidR="00393557" w:rsidRPr="00C21C53" w:rsidRDefault="00AD2325" w:rsidP="00D80838">
      <w:pPr>
        <w:pStyle w:val="Subtitle"/>
        <w:rPr>
          <w:color w:val="auto"/>
          <w:lang w:eastAsia="en-GB"/>
        </w:rPr>
      </w:pPr>
      <w:bookmarkStart w:id="0" w:name="_Toc46843181"/>
      <w:r w:rsidRPr="00C21C53">
        <w:rPr>
          <w:color w:val="auto"/>
          <w:lang w:eastAsia="en-GB"/>
        </w:rPr>
        <w:lastRenderedPageBreak/>
        <w:t>T Level Technical Qualification in Digital Support Services</w:t>
      </w:r>
    </w:p>
    <w:p w14:paraId="280BF4F5" w14:textId="77777777" w:rsidR="00393557" w:rsidRPr="00C21C53" w:rsidRDefault="00AD2325" w:rsidP="00D80838">
      <w:pPr>
        <w:pStyle w:val="Subtitle"/>
        <w:rPr>
          <w:color w:val="auto"/>
        </w:rPr>
      </w:pPr>
      <w:r w:rsidRPr="00C21C53">
        <w:rPr>
          <w:color w:val="auto"/>
          <w:lang w:eastAsia="en-GB"/>
        </w:rPr>
        <w:t>Occupational specialism assessment (OSA)</w:t>
      </w:r>
    </w:p>
    <w:p w14:paraId="6DC11572" w14:textId="77777777" w:rsidR="00393557" w:rsidRPr="00C21C53" w:rsidRDefault="00AD2325" w:rsidP="00D80838">
      <w:pPr>
        <w:pStyle w:val="Title"/>
      </w:pPr>
      <w:r w:rsidRPr="00C21C53">
        <w:t>Digital Infrastructure</w:t>
      </w:r>
    </w:p>
    <w:p w14:paraId="2360AA55" w14:textId="77777777" w:rsidR="00393557" w:rsidRPr="00C21C53" w:rsidRDefault="00AD2325" w:rsidP="00D80838">
      <w:pPr>
        <w:pStyle w:val="Subtitle"/>
        <w:outlineLvl w:val="0"/>
        <w:rPr>
          <w:color w:val="auto"/>
        </w:rPr>
      </w:pPr>
      <w:r w:rsidRPr="00C21C53">
        <w:rPr>
          <w:color w:val="auto"/>
        </w:rPr>
        <w:t>Workbook</w:t>
      </w:r>
    </w:p>
    <w:p w14:paraId="4E73325B" w14:textId="77777777" w:rsidR="00393557" w:rsidRPr="00C21C53" w:rsidRDefault="00AD2325" w:rsidP="00D80838">
      <w:r w:rsidRPr="00C21C53">
        <w:t>Assignment 3</w:t>
      </w:r>
    </w:p>
    <w:p w14:paraId="345F9EBB" w14:textId="77777777" w:rsidR="00393557" w:rsidRPr="00C21C53" w:rsidRDefault="00393557" w:rsidP="00D80838"/>
    <w:p w14:paraId="53594552" w14:textId="77777777" w:rsidR="00393557" w:rsidRPr="00C21C53" w:rsidRDefault="00393557" w:rsidP="00D80838">
      <w:pPr>
        <w:pStyle w:val="NCFE-toc-heading"/>
        <w:rPr>
          <w:color w:val="auto"/>
        </w:rPr>
      </w:pPr>
      <w:r w:rsidRPr="00C21C53">
        <w:rPr>
          <w:color w:val="auto"/>
        </w:rPr>
        <w:t>Contents</w:t>
      </w:r>
    </w:p>
    <w:p w14:paraId="423D235A" w14:textId="3FB9D234" w:rsidR="00C538BA" w:rsidRDefault="00142B00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C21C53">
        <w:rPr>
          <w:sz w:val="28"/>
        </w:rPr>
        <w:fldChar w:fldCharType="begin"/>
      </w:r>
      <w:r w:rsidR="00393557" w:rsidRPr="00C21C53">
        <w:rPr>
          <w:sz w:val="28"/>
        </w:rPr>
        <w:instrText xml:space="preserve"> TOC \o "2-2" \t "Heading 1,1" </w:instrText>
      </w:r>
      <w:r w:rsidRPr="00C21C53">
        <w:rPr>
          <w:sz w:val="28"/>
        </w:rPr>
        <w:fldChar w:fldCharType="separate"/>
      </w:r>
      <w:r w:rsidR="00C538BA">
        <w:rPr>
          <w:noProof/>
        </w:rPr>
        <w:t>About this workbook</w:t>
      </w:r>
      <w:r w:rsidR="00C538BA">
        <w:rPr>
          <w:noProof/>
        </w:rPr>
        <w:tab/>
      </w:r>
      <w:r w:rsidR="00C538BA">
        <w:rPr>
          <w:noProof/>
        </w:rPr>
        <w:fldChar w:fldCharType="begin"/>
      </w:r>
      <w:r w:rsidR="00C538BA">
        <w:rPr>
          <w:noProof/>
        </w:rPr>
        <w:instrText xml:space="preserve"> PAGEREF _Toc133838048 \h </w:instrText>
      </w:r>
      <w:r w:rsidR="00C538BA">
        <w:rPr>
          <w:noProof/>
        </w:rPr>
      </w:r>
      <w:r w:rsidR="00C538BA">
        <w:rPr>
          <w:noProof/>
        </w:rPr>
        <w:fldChar w:fldCharType="separate"/>
      </w:r>
      <w:r w:rsidR="00C538BA">
        <w:rPr>
          <w:noProof/>
        </w:rPr>
        <w:t>3</w:t>
      </w:r>
      <w:r w:rsidR="00C538BA">
        <w:rPr>
          <w:noProof/>
        </w:rPr>
        <w:fldChar w:fldCharType="end"/>
      </w:r>
    </w:p>
    <w:p w14:paraId="3E82084A" w14:textId="6DD6F446" w:rsidR="00C538BA" w:rsidRDefault="00C538BA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D05ABE">
        <w:rPr>
          <w:noProof/>
        </w:rPr>
        <w:t>Introduction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_Toc133838049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D84DB7F" w14:textId="6BF4D7C4" w:rsidR="00C538BA" w:rsidRDefault="00C538BA">
      <w:pPr>
        <w:pStyle w:val="TOC2"/>
        <w:tabs>
          <w:tab w:val="right" w:leader="dot" w:pos="10194"/>
        </w:tabs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D05ABE">
        <w:rPr>
          <w:rFonts w:eastAsia="Arial"/>
          <w:noProof/>
        </w:rPr>
        <w:t>Evidence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_Toc133838050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0CE55E19" w14:textId="6F949F94" w:rsidR="00C538BA" w:rsidRDefault="00C538B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>Task 3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_Toc133838051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6579915" w14:textId="20E3F65D" w:rsidR="00C538BA" w:rsidRDefault="00C538B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noProof/>
        </w:rPr>
        <w:t xml:space="preserve">Review </w:t>
      </w:r>
      <w:r w:rsidRPr="00D05ABE">
        <w:rPr>
          <w:rFonts w:eastAsia="Arial"/>
          <w:noProof/>
        </w:rPr>
        <w:t>and submit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_Toc133838052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99896B6" w14:textId="3F4FB6FC" w:rsidR="00C538BA" w:rsidRDefault="00C538BA">
      <w:pPr>
        <w:pStyle w:val="TOC1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 w:rsidRPr="00D05ABE">
        <w:rPr>
          <w:rFonts w:ascii="Arial Bold" w:hAnsi="Arial Bold"/>
          <w:b w:val="0"/>
          <w:noProof/>
        </w:rPr>
        <w:t>Document information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_Toc133838053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6E27DF8C" w14:textId="6DDACD62" w:rsidR="00393557" w:rsidRPr="00C21C53" w:rsidRDefault="00142B00" w:rsidP="00D80838">
      <w:pPr>
        <w:spacing w:after="0" w:line="240" w:lineRule="auto"/>
        <w:outlineLvl w:val="0"/>
      </w:pPr>
      <w:r w:rsidRPr="00C21C53">
        <w:rPr>
          <w:rFonts w:cs="Arial"/>
          <w:sz w:val="28"/>
        </w:rPr>
        <w:fldChar w:fldCharType="end"/>
      </w:r>
    </w:p>
    <w:p w14:paraId="0AB7E6C3" w14:textId="70269EEF" w:rsidR="00393557" w:rsidRPr="00C21C53" w:rsidRDefault="00393557" w:rsidP="00D80838">
      <w:pPr>
        <w:pStyle w:val="Heading1"/>
      </w:pPr>
      <w:bookmarkStart w:id="1" w:name="_Toc133838048"/>
      <w:r w:rsidRPr="00C21C53">
        <w:lastRenderedPageBreak/>
        <w:t xml:space="preserve">About this </w:t>
      </w:r>
      <w:r w:rsidR="005160FD">
        <w:t>workbook</w:t>
      </w:r>
      <w:bookmarkEnd w:id="0"/>
      <w:bookmarkEnd w:id="1"/>
    </w:p>
    <w:p w14:paraId="4C1C85B4" w14:textId="77777777" w:rsidR="00393557" w:rsidRPr="00C21C53" w:rsidRDefault="00393557" w:rsidP="00D80838">
      <w:pPr>
        <w:pStyle w:val="Heading2"/>
        <w:rPr>
          <w:color w:val="auto"/>
        </w:rPr>
      </w:pPr>
      <w:bookmarkStart w:id="2" w:name="_Toc46843182"/>
      <w:bookmarkStart w:id="3" w:name="_Toc133838049"/>
      <w:r w:rsidRPr="00C21C53">
        <w:rPr>
          <w:color w:val="auto"/>
        </w:rPr>
        <w:t>Introduction</w:t>
      </w:r>
      <w:bookmarkEnd w:id="2"/>
      <w:bookmarkEnd w:id="3"/>
    </w:p>
    <w:p w14:paraId="7D423370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>All evidence should be placed in this workbook.</w:t>
      </w:r>
    </w:p>
    <w:p w14:paraId="6FBC42DA" w14:textId="655002B1" w:rsidR="00393557" w:rsidRPr="00C21C53" w:rsidRDefault="00393557" w:rsidP="2AA4D828">
      <w:pPr>
        <w:rPr>
          <w:rFonts w:cs="Arial"/>
        </w:rPr>
      </w:pPr>
      <w:r w:rsidRPr="00C21C53">
        <w:t>Save your document regularly as you work through the assignment. It is recommended you save after inserting each piece of evidence.</w:t>
      </w:r>
    </w:p>
    <w:p w14:paraId="245D8614" w14:textId="1A645AC6" w:rsidR="51F3F68D" w:rsidRPr="00C21C53" w:rsidRDefault="6A7EC2CD" w:rsidP="2AA4D828">
      <w:pPr>
        <w:rPr>
          <w:rFonts w:eastAsia="Arial" w:cs="Arial"/>
          <w:sz w:val="22"/>
          <w:szCs w:val="22"/>
        </w:rPr>
      </w:pPr>
      <w:r w:rsidRPr="00C21C53">
        <w:t xml:space="preserve">Submit this workbook in .pdf format at the end of the </w:t>
      </w:r>
      <w:r w:rsidR="00147C3D">
        <w:t>tasks</w:t>
      </w:r>
      <w:r w:rsidRPr="00C21C53">
        <w:t xml:space="preserve"> using the </w:t>
      </w:r>
      <w:r w:rsidR="55E883A3" w:rsidRPr="00C21C53">
        <w:t xml:space="preserve">file </w:t>
      </w:r>
      <w:r w:rsidRPr="00C21C53">
        <w:t>naming convention.</w:t>
      </w:r>
    </w:p>
    <w:p w14:paraId="32ED81DC" w14:textId="031E6068" w:rsidR="51F3F68D" w:rsidRPr="00C21C53" w:rsidRDefault="6A7EC2CD" w:rsidP="2AA4D828">
      <w:pPr>
        <w:rPr>
          <w:rFonts w:eastAsia="Arial" w:cs="Arial"/>
          <w:sz w:val="22"/>
          <w:szCs w:val="22"/>
        </w:rPr>
      </w:pPr>
      <w:proofErr w:type="spellStart"/>
      <w:r w:rsidRPr="00C21C53">
        <w:t>Surname_Initial_</w:t>
      </w:r>
      <w:r w:rsidR="00193CE4" w:rsidRPr="00C21C53">
        <w:t>student</w:t>
      </w:r>
      <w:proofErr w:type="spellEnd"/>
      <w:r w:rsidRPr="00C21C53">
        <w:t xml:space="preserve"> number_Workbook3</w:t>
      </w:r>
      <w:r w:rsidR="00147C3D">
        <w:t>_Task</w:t>
      </w:r>
      <w:r w:rsidR="00160BC2">
        <w:t>3</w:t>
      </w:r>
    </w:p>
    <w:p w14:paraId="5C9BB188" w14:textId="24DE9252" w:rsidR="51F3F68D" w:rsidRPr="00C21C53" w:rsidRDefault="00193CE4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5160FD">
        <w:rPr>
          <w:rFonts w:eastAsia="Arial" w:cs="Arial"/>
        </w:rPr>
        <w:t>:</w:t>
      </w:r>
      <w:r w:rsidRPr="00C21C53">
        <w:rPr>
          <w:rFonts w:eastAsia="Arial" w:cs="Arial"/>
        </w:rPr>
        <w:t xml:space="preserve"> </w:t>
      </w:r>
      <w:r w:rsidR="51F3F68D" w:rsidRPr="00C21C53">
        <w:rPr>
          <w:rFonts w:eastAsia="Arial" w:cs="Arial"/>
        </w:rPr>
        <w:t>Smith_J_123456789_Workbook3</w:t>
      </w:r>
      <w:r w:rsidR="00160BC2">
        <w:rPr>
          <w:rFonts w:eastAsia="Arial" w:cs="Arial"/>
        </w:rPr>
        <w:t>_Task3</w:t>
      </w:r>
      <w:r w:rsidR="51F3F68D" w:rsidRPr="00C21C53">
        <w:rPr>
          <w:rFonts w:eastAsia="Arial" w:cs="Arial"/>
        </w:rPr>
        <w:t>.pdf</w:t>
      </w:r>
    </w:p>
    <w:p w14:paraId="5BF69BBA" w14:textId="77777777" w:rsidR="00393557" w:rsidRPr="00C21C53" w:rsidRDefault="00393557" w:rsidP="00D80838">
      <w:pPr>
        <w:pStyle w:val="Heading2"/>
        <w:rPr>
          <w:rFonts w:eastAsia="Arial"/>
          <w:color w:val="auto"/>
        </w:rPr>
      </w:pPr>
      <w:bookmarkStart w:id="4" w:name="_Toc133838050"/>
      <w:r w:rsidRPr="00C21C53">
        <w:rPr>
          <w:rFonts w:eastAsia="Arial"/>
          <w:color w:val="auto"/>
        </w:rPr>
        <w:t>Evidence</w:t>
      </w:r>
      <w:bookmarkEnd w:id="4"/>
    </w:p>
    <w:p w14:paraId="1EC108F0" w14:textId="7986648C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should be numbered and linked to the task.</w:t>
      </w:r>
    </w:p>
    <w:p w14:paraId="6E8094E9" w14:textId="77777777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For example, </w:t>
      </w:r>
      <w:r w:rsidR="00193CE4" w:rsidRPr="00C21C53">
        <w:rPr>
          <w:rFonts w:cs="Arial"/>
        </w:rPr>
        <w:t>t</w:t>
      </w:r>
      <w:r w:rsidRPr="00C21C53">
        <w:rPr>
          <w:rFonts w:cs="Arial"/>
        </w:rPr>
        <w:t xml:space="preserve">ask 1, </w:t>
      </w:r>
      <w:r w:rsidR="00193CE4" w:rsidRPr="00C21C53">
        <w:rPr>
          <w:rFonts w:cs="Arial"/>
        </w:rPr>
        <w:t>e</w:t>
      </w:r>
      <w:r w:rsidRPr="00C21C53">
        <w:rPr>
          <w:rFonts w:cs="Arial"/>
        </w:rPr>
        <w:t>vidence 2 would be shortened to 1.2.</w:t>
      </w:r>
    </w:p>
    <w:p w14:paraId="55DD918D" w14:textId="37E20ED8" w:rsidR="00393557" w:rsidRPr="00C21C53" w:rsidRDefault="00393557" w:rsidP="00D80838">
      <w:pPr>
        <w:rPr>
          <w:rFonts w:cs="Arial"/>
        </w:rPr>
        <w:sectPr w:rsidR="00393557" w:rsidRPr="00C21C53" w:rsidSect="00CC4261">
          <w:headerReference w:type="even" r:id="rId16"/>
          <w:headerReference w:type="default" r:id="rId17"/>
          <w:footerReference w:type="default" r:id="rId18"/>
          <w:headerReference w:type="first" r:id="rId19"/>
          <w:pgSz w:w="11906" w:h="16838"/>
          <w:pgMar w:top="1843" w:right="851" w:bottom="851" w:left="851" w:header="426" w:footer="567" w:gutter="0"/>
          <w:pgNumType w:start="2"/>
          <w:cols w:space="708"/>
          <w:formProt w:val="0"/>
          <w:docGrid w:linePitch="360"/>
        </w:sectPr>
      </w:pPr>
      <w:r w:rsidRPr="00C21C53">
        <w:rPr>
          <w:rFonts w:cs="Arial"/>
        </w:rPr>
        <w:t xml:space="preserve">Ensure each </w:t>
      </w:r>
      <w:r w:rsidR="00EC26FE">
        <w:rPr>
          <w:rFonts w:cs="Arial"/>
        </w:rPr>
        <w:t>print screen</w:t>
      </w:r>
      <w:r w:rsidRPr="00C21C53">
        <w:rPr>
          <w:rFonts w:cs="Arial"/>
        </w:rPr>
        <w:t xml:space="preserve"> is labelled with a brief description of what is being shown.</w:t>
      </w:r>
    </w:p>
    <w:p w14:paraId="71D7A0C9" w14:textId="77777777" w:rsidR="006D7139" w:rsidRPr="00C21C53" w:rsidRDefault="006D7139" w:rsidP="006D7139">
      <w:pPr>
        <w:pStyle w:val="Heading1"/>
      </w:pPr>
      <w:bookmarkStart w:id="5" w:name="_Toc46843186"/>
      <w:bookmarkStart w:id="6" w:name="_Toc133838051"/>
      <w:r w:rsidRPr="00C21C53">
        <w:lastRenderedPageBreak/>
        <w:t>Task 3</w:t>
      </w:r>
      <w:bookmarkEnd w:id="5"/>
      <w:bookmarkEnd w:id="6"/>
    </w:p>
    <w:p w14:paraId="78403BC6" w14:textId="77777777" w:rsidR="006D7139" w:rsidRPr="00C21C53" w:rsidRDefault="006D7139" w:rsidP="006D7139">
      <w:pPr>
        <w:pStyle w:val="Heading4"/>
        <w:rPr>
          <w:color w:val="auto"/>
        </w:rPr>
      </w:pPr>
      <w:r w:rsidRPr="00C21C53">
        <w:rPr>
          <w:color w:val="auto"/>
        </w:rPr>
        <w:t>Business continuity recommendations document</w:t>
      </w:r>
    </w:p>
    <w:p w14:paraId="53420567" w14:textId="77777777" w:rsidR="006D7139" w:rsidRPr="00C21C53" w:rsidRDefault="006D7139" w:rsidP="006D7139">
      <w:pPr>
        <w:pStyle w:val="Heading4"/>
        <w:rPr>
          <w:color w:val="auto"/>
        </w:rPr>
      </w:pPr>
      <w:r w:rsidRPr="00C21C53">
        <w:rPr>
          <w:color w:val="auto"/>
        </w:rPr>
        <w:t>Disaster recovery recommendations document</w:t>
      </w:r>
    </w:p>
    <w:p w14:paraId="2393DEB3" w14:textId="77777777" w:rsidR="006D7139" w:rsidRPr="006D7139" w:rsidRDefault="006D7139" w:rsidP="006D7139"/>
    <w:p w14:paraId="250F2C9A" w14:textId="77777777" w:rsidR="00393557" w:rsidRPr="00C21C53" w:rsidRDefault="00393557" w:rsidP="00D80838">
      <w:pPr>
        <w:pStyle w:val="Heading1"/>
      </w:pPr>
      <w:bookmarkStart w:id="7" w:name="_Toc133838052"/>
      <w:r w:rsidRPr="00C21C53">
        <w:lastRenderedPageBreak/>
        <w:t xml:space="preserve">Review </w:t>
      </w:r>
      <w:r w:rsidRPr="00C21C53">
        <w:rPr>
          <w:rFonts w:eastAsia="Arial"/>
        </w:rPr>
        <w:t>and submit</w:t>
      </w:r>
      <w:bookmarkEnd w:id="7"/>
    </w:p>
    <w:p w14:paraId="522EDFD1" w14:textId="38B7F5E0" w:rsidR="00393557" w:rsidRPr="00C21C53" w:rsidRDefault="00393557" w:rsidP="00D80838">
      <w:pPr>
        <w:rPr>
          <w:rFonts w:cs="Arial"/>
        </w:rPr>
      </w:pPr>
      <w:r w:rsidRPr="00C21C53">
        <w:rPr>
          <w:rFonts w:cs="Arial"/>
        </w:rPr>
        <w:t xml:space="preserve">You have now reached the end of the </w:t>
      </w:r>
      <w:r w:rsidR="00C41210">
        <w:rPr>
          <w:rFonts w:cs="Arial"/>
        </w:rPr>
        <w:t>tasks</w:t>
      </w:r>
      <w:r w:rsidRPr="00C21C53">
        <w:rPr>
          <w:rFonts w:cs="Arial"/>
        </w:rPr>
        <w:t xml:space="preserve">. It is recommended that you review all the evidence required for the assignment to ensure all </w:t>
      </w:r>
      <w:r w:rsidR="005C3987">
        <w:rPr>
          <w:rFonts w:cs="Arial"/>
        </w:rPr>
        <w:t>print screens</w:t>
      </w:r>
      <w:r w:rsidRPr="00C21C53">
        <w:rPr>
          <w:rFonts w:cs="Arial"/>
        </w:rPr>
        <w:t xml:space="preserve"> and annotations have been provided.</w:t>
      </w:r>
    </w:p>
    <w:p w14:paraId="6B4D46E4" w14:textId="77777777" w:rsidR="00F91B4F" w:rsidRPr="00C21C53" w:rsidRDefault="22981308" w:rsidP="43ADA6AA">
      <w:pPr>
        <w:rPr>
          <w:rFonts w:eastAsia="Arial" w:cs="Arial"/>
        </w:rPr>
      </w:pPr>
      <w:r w:rsidRPr="00C21C53">
        <w:rPr>
          <w:rFonts w:eastAsia="Arial" w:cs="Arial"/>
        </w:rPr>
        <w:t xml:space="preserve">Save this document and convert into a .pdf for submission using the </w:t>
      </w:r>
      <w:r w:rsidR="7DC39EA4" w:rsidRPr="00C21C53">
        <w:rPr>
          <w:rFonts w:eastAsia="Arial" w:cs="Arial"/>
        </w:rPr>
        <w:t xml:space="preserve">file </w:t>
      </w:r>
      <w:r w:rsidRPr="00C21C53">
        <w:rPr>
          <w:rFonts w:eastAsia="Arial" w:cs="Arial"/>
        </w:rPr>
        <w:t>naming convention.</w:t>
      </w:r>
    </w:p>
    <w:p w14:paraId="0EA57D3C" w14:textId="3B4B04A1" w:rsidR="00F91B4F" w:rsidRPr="00C21C53" w:rsidRDefault="22981308" w:rsidP="43ADA6AA">
      <w:pPr>
        <w:rPr>
          <w:rFonts w:eastAsia="Arial" w:cs="Arial"/>
        </w:rPr>
      </w:pPr>
      <w:proofErr w:type="spellStart"/>
      <w:r w:rsidRPr="00C21C53">
        <w:rPr>
          <w:rFonts w:eastAsia="Arial" w:cs="Arial"/>
        </w:rPr>
        <w:t>Surname_Initial_</w:t>
      </w:r>
      <w:r w:rsidR="006B3708" w:rsidRPr="00C21C53">
        <w:rPr>
          <w:rFonts w:eastAsia="Arial" w:cs="Arial"/>
        </w:rPr>
        <w:t>student</w:t>
      </w:r>
      <w:proofErr w:type="spellEnd"/>
      <w:r w:rsidRPr="00C21C53">
        <w:rPr>
          <w:rFonts w:eastAsia="Arial" w:cs="Arial"/>
        </w:rPr>
        <w:t xml:space="preserve"> number_Workbook3</w:t>
      </w:r>
      <w:r w:rsidR="00160BC2">
        <w:rPr>
          <w:rFonts w:eastAsia="Arial" w:cs="Arial"/>
        </w:rPr>
        <w:t>_Task3</w:t>
      </w:r>
    </w:p>
    <w:p w14:paraId="7DC2298E" w14:textId="5FF46FDC" w:rsidR="00F91B4F" w:rsidRPr="00C21C53" w:rsidRDefault="006B3708" w:rsidP="43ADA6AA">
      <w:pPr>
        <w:rPr>
          <w:rFonts w:eastAsia="Arial" w:cs="Arial"/>
        </w:rPr>
      </w:pPr>
      <w:r w:rsidRPr="00C21C53">
        <w:rPr>
          <w:rFonts w:eastAsia="Arial" w:cs="Arial"/>
        </w:rPr>
        <w:t>For example</w:t>
      </w:r>
      <w:r w:rsidR="002B4357">
        <w:rPr>
          <w:rFonts w:eastAsia="Arial" w:cs="Arial"/>
        </w:rPr>
        <w:t>:</w:t>
      </w:r>
      <w:r w:rsidR="22981308" w:rsidRPr="00C21C53">
        <w:rPr>
          <w:rFonts w:eastAsia="Arial" w:cs="Arial"/>
        </w:rPr>
        <w:t xml:space="preserve"> Smith_J_123456789_Workbook3</w:t>
      </w:r>
      <w:r w:rsidR="00160BC2">
        <w:rPr>
          <w:rFonts w:eastAsia="Arial" w:cs="Arial"/>
        </w:rPr>
        <w:t>_Task3</w:t>
      </w:r>
      <w:r w:rsidR="22981308" w:rsidRPr="00C21C53">
        <w:rPr>
          <w:rFonts w:eastAsia="Arial" w:cs="Arial"/>
        </w:rPr>
        <w:t>.pdf</w:t>
      </w:r>
    </w:p>
    <w:p w14:paraId="72497B29" w14:textId="77777777" w:rsidR="006A681E" w:rsidRDefault="006A681E">
      <w:pPr>
        <w:spacing w:before="0"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7388BEC9" w14:textId="77777777" w:rsidR="00B13696" w:rsidRDefault="00B13696" w:rsidP="00B13696">
      <w:pPr>
        <w:pStyle w:val="Heading1"/>
        <w:spacing w:before="360"/>
        <w:rPr>
          <w:rFonts w:ascii="Arial Bold" w:hAnsi="Arial Bold" w:hint="eastAsia"/>
        </w:rPr>
      </w:pPr>
      <w:bookmarkStart w:id="8" w:name="_Toc89766839"/>
      <w:bookmarkStart w:id="9" w:name="_Toc92978556"/>
      <w:bookmarkStart w:id="10" w:name="_Toc93929783"/>
      <w:bookmarkStart w:id="11" w:name="_Toc133838053"/>
      <w:r>
        <w:rPr>
          <w:rFonts w:ascii="Arial Bold" w:hAnsi="Arial Bold"/>
          <w:b w:val="0"/>
        </w:rPr>
        <w:lastRenderedPageBreak/>
        <w:t>Document information</w:t>
      </w:r>
      <w:bookmarkEnd w:id="8"/>
      <w:bookmarkEnd w:id="9"/>
      <w:bookmarkEnd w:id="10"/>
      <w:bookmarkEnd w:id="11"/>
    </w:p>
    <w:p w14:paraId="600C19FB" w14:textId="77777777" w:rsidR="00B13696" w:rsidRDefault="00B13696" w:rsidP="00B13696">
      <w:pPr>
        <w:rPr>
          <w:rFonts w:cs="Arial"/>
        </w:rPr>
      </w:pPr>
      <w:r>
        <w:rPr>
          <w:rFonts w:cs="Arial"/>
        </w:rPr>
        <w:t>All the material in this publication is © NCFE.</w:t>
      </w:r>
    </w:p>
    <w:p w14:paraId="7C20AFE5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‘T-LEVELS’ is a registered trade mark of the Department for Education.</w:t>
      </w:r>
    </w:p>
    <w:p w14:paraId="0D08E931" w14:textId="77777777" w:rsidR="00B13696" w:rsidRDefault="00B13696" w:rsidP="00B13696">
      <w:pPr>
        <w:rPr>
          <w:rFonts w:cs="Arial"/>
        </w:rPr>
      </w:pPr>
      <w:r>
        <w:rPr>
          <w:rFonts w:cs="Arial"/>
        </w:rPr>
        <w:t>‘T Level’ is a registered trade mark of the Institute for Apprenticeships and Technical Education.</w:t>
      </w:r>
    </w:p>
    <w:p w14:paraId="29E6C02A" w14:textId="77777777" w:rsidR="00B13696" w:rsidRDefault="00B13696" w:rsidP="00B13696">
      <w:pPr>
        <w:rPr>
          <w:rFonts w:cs="Arial"/>
        </w:rPr>
      </w:pPr>
      <w:r>
        <w:rPr>
          <w:rFonts w:cs="Arial"/>
        </w:rPr>
        <w:t xml:space="preserve">‘Institute for Apprenticeships &amp; Technical Education’ and logo are registered </w:t>
      </w:r>
      <w:proofErr w:type="spellStart"/>
      <w:r>
        <w:rPr>
          <w:rFonts w:cs="Arial"/>
        </w:rPr>
        <w:t>trade marks</w:t>
      </w:r>
      <w:proofErr w:type="spellEnd"/>
      <w:r>
        <w:rPr>
          <w:rFonts w:cs="Arial"/>
        </w:rPr>
        <w:t xml:space="preserve"> of the Institute for Apprenticeships and Technical Education.</w:t>
      </w:r>
    </w:p>
    <w:p w14:paraId="1466CA0D" w14:textId="58169F62" w:rsidR="00B13696" w:rsidRDefault="00B13696" w:rsidP="00B13696">
      <w:pPr>
        <w:tabs>
          <w:tab w:val="left" w:pos="7920"/>
        </w:tabs>
        <w:rPr>
          <w:rFonts w:cs="Arial"/>
          <w:b/>
          <w:bCs/>
        </w:rPr>
      </w:pPr>
      <w:r>
        <w:rPr>
          <w:rFonts w:cs="Arial"/>
        </w:rPr>
        <w:t>Owner: Head of Assessment Design</w:t>
      </w:r>
      <w:r w:rsidR="00E96A9B">
        <w:rPr>
          <w:rFonts w:cs="Arial"/>
        </w:rPr>
        <w:t>.</w:t>
      </w:r>
    </w:p>
    <w:p w14:paraId="33BB02C2" w14:textId="7F7F9B16" w:rsidR="003020C6" w:rsidRPr="00C21C53" w:rsidRDefault="003020C6" w:rsidP="00B13696">
      <w:pPr>
        <w:rPr>
          <w:rFonts w:cs="Arial"/>
        </w:rPr>
      </w:pPr>
    </w:p>
    <w:sectPr w:rsidR="003020C6" w:rsidRPr="00C21C53" w:rsidSect="000E4B53">
      <w:headerReference w:type="even" r:id="rId20"/>
      <w:headerReference w:type="default" r:id="rId21"/>
      <w:headerReference w:type="first" r:id="rId22"/>
      <w:pgSz w:w="11906" w:h="16838"/>
      <w:pgMar w:top="1529" w:right="851" w:bottom="851" w:left="851" w:header="426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ADEC3C" w14:textId="77777777" w:rsidR="00581386" w:rsidRDefault="00581386" w:rsidP="003020C6">
      <w:r>
        <w:separator/>
      </w:r>
    </w:p>
  </w:endnote>
  <w:endnote w:type="continuationSeparator" w:id="0">
    <w:p w14:paraId="047E14C3" w14:textId="77777777" w:rsidR="00581386" w:rsidRDefault="00581386" w:rsidP="003020C6">
      <w:r>
        <w:continuationSeparator/>
      </w:r>
    </w:p>
  </w:endnote>
  <w:endnote w:type="continuationNotice" w:id="1">
    <w:p w14:paraId="3C146E77" w14:textId="77777777" w:rsidR="00581386" w:rsidRDefault="0058138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old">
    <w:altName w:val="Arial"/>
    <w:panose1 w:val="020B07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4A2BC" w14:textId="77777777" w:rsidR="00900523" w:rsidRPr="00900523" w:rsidRDefault="00A41F89" w:rsidP="00CC4D23">
    <w:pPr>
      <w:pStyle w:val="Footer"/>
      <w:tabs>
        <w:tab w:val="clear" w:pos="4513"/>
        <w:tab w:val="clear" w:pos="9026"/>
        <w:tab w:val="left" w:pos="5529"/>
        <w:tab w:val="right" w:pos="10065"/>
        <w:tab w:val="left" w:pos="12191"/>
      </w:tabs>
      <w:rPr>
        <w:rFonts w:cs="Arial"/>
        <w:szCs w:val="16"/>
      </w:rPr>
    </w:pPr>
    <w:r w:rsidRPr="00F82BE8">
      <w:rPr>
        <w:rFonts w:cs="Arial"/>
        <w:szCs w:val="16"/>
      </w:rPr>
      <w:t xml:space="preserve">Version: </w:t>
    </w:r>
    <w:r w:rsidR="00142B00">
      <w:fldChar w:fldCharType="begin"/>
    </w:r>
    <w:r w:rsidR="00ED477E">
      <w:instrText xml:space="preserve"> STYLEREF  NCFE-document-version-number  \* MERGEFORMAT </w:instrText>
    </w:r>
    <w:r w:rsidR="00142B00">
      <w:fldChar w:fldCharType="separate"/>
    </w:r>
    <w:r w:rsidR="00F318AE">
      <w:rPr>
        <w:b/>
        <w:bCs/>
        <w:noProof/>
        <w:lang w:val="en-US"/>
      </w:rPr>
      <w:t>Error! No text of specified style in document.</w:t>
    </w:r>
    <w:r w:rsidR="00142B00">
      <w:fldChar w:fldCharType="end"/>
    </w:r>
    <w:r w:rsidR="003932BC" w:rsidRPr="00F82BE8">
      <w:rPr>
        <w:rFonts w:cs="Arial"/>
        <w:szCs w:val="16"/>
      </w:rPr>
      <w:t xml:space="preserve">  </w:t>
    </w:r>
    <w:r w:rsidR="00142B00" w:rsidRPr="00F318AE">
      <w:fldChar w:fldCharType="begin"/>
    </w:r>
    <w:r w:rsidR="00ED477E" w:rsidRPr="00F318AE">
      <w:instrText xml:space="preserve"> STYLEREF  NCFE-document-version-number-date  \* MERGEFORMAT </w:instrText>
    </w:r>
    <w:r w:rsidR="00142B00" w:rsidRPr="00F318AE">
      <w:fldChar w:fldCharType="separate"/>
    </w:r>
    <w:r w:rsidR="00F318AE" w:rsidRPr="00F318AE">
      <w:rPr>
        <w:b/>
        <w:bCs/>
        <w:noProof/>
        <w:lang w:val="en-US"/>
      </w:rPr>
      <w:t>Error! No text of specified style in document.</w:t>
    </w:r>
    <w:r w:rsidR="00142B00" w:rsidRPr="00F318AE">
      <w:fldChar w:fldCharType="end"/>
    </w:r>
    <w:r w:rsidR="00CC4D23">
      <w:ptab w:relativeTo="margin" w:alignment="right" w:leader="none"/>
    </w:r>
    <w:r w:rsidR="00142B00">
      <w:rPr>
        <w:rFonts w:cs="Arial"/>
        <w:szCs w:val="16"/>
      </w:rPr>
      <w:fldChar w:fldCharType="begin"/>
    </w:r>
    <w:r w:rsidR="005E4D4C">
      <w:rPr>
        <w:rFonts w:cs="Arial"/>
        <w:szCs w:val="16"/>
      </w:rPr>
      <w:instrText xml:space="preserve"> PAGE   \* MERGEFORMAT </w:instrText>
    </w:r>
    <w:r w:rsidR="00142B00">
      <w:rPr>
        <w:rFonts w:cs="Arial"/>
        <w:szCs w:val="16"/>
      </w:rPr>
      <w:fldChar w:fldCharType="separate"/>
    </w:r>
    <w:r w:rsidR="00F318AE" w:rsidRPr="00F318AE">
      <w:rPr>
        <w:rFonts w:cs="Arial"/>
        <w:noProof/>
        <w:sz w:val="20"/>
        <w:szCs w:val="16"/>
      </w:rPr>
      <w:t>2</w:t>
    </w:r>
    <w:r w:rsidR="00142B00">
      <w:rPr>
        <w:rFonts w:cs="Arial"/>
        <w:szCs w:val="16"/>
      </w:rPr>
      <w:fldChar w:fldCharType="end"/>
    </w:r>
    <w:r w:rsidR="00785629" w:rsidRPr="00785629">
      <w:rPr>
        <w:rFonts w:cs="Arial"/>
        <w:szCs w:val="16"/>
      </w:rPr>
      <w:t xml:space="preserve"> of </w:t>
    </w:r>
    <w:fldSimple w:instr="NUMPAGES   \* MERGEFORMAT">
      <w:r w:rsidR="00F318AE" w:rsidRPr="00F318AE">
        <w:rPr>
          <w:rFonts w:cs="Arial"/>
          <w:noProof/>
          <w:szCs w:val="16"/>
        </w:rPr>
        <w:t>10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08650" w14:textId="048A6627" w:rsidR="00C21C53" w:rsidRPr="00D45516" w:rsidRDefault="00C21C53" w:rsidP="00D202EF">
    <w:pPr>
      <w:tabs>
        <w:tab w:val="right" w:pos="10206"/>
      </w:tabs>
      <w:spacing w:line="240" w:lineRule="auto"/>
      <w:rPr>
        <w:sz w:val="16"/>
        <w:szCs w:val="16"/>
      </w:rPr>
    </w:pPr>
    <w:r w:rsidRPr="00D45516">
      <w:rPr>
        <w:sz w:val="16"/>
        <w:szCs w:val="16"/>
      </w:rPr>
      <w:t xml:space="preserve">Version: </w:t>
    </w:r>
    <w:r w:rsidR="008C30CC" w:rsidRPr="008C30CC">
      <w:rPr>
        <w:sz w:val="16"/>
        <w:szCs w:val="16"/>
      </w:rPr>
      <w:t>1.0</w:t>
    </w:r>
    <w:r w:rsidR="00C538BA">
      <w:rPr>
        <w:sz w:val="16"/>
        <w:szCs w:val="16"/>
      </w:rPr>
      <w:t xml:space="preserve"> Summer 2023</w:t>
    </w:r>
    <w:r>
      <w:rPr>
        <w:sz w:val="16"/>
        <w:szCs w:val="16"/>
      </w:rPr>
      <w:ptab w:relativeTo="margin" w:alignment="right" w:leader="none"/>
    </w:r>
    <w:r w:rsidR="00142B00" w:rsidRPr="00D45516">
      <w:rPr>
        <w:sz w:val="16"/>
        <w:szCs w:val="16"/>
      </w:rPr>
      <w:fldChar w:fldCharType="begin"/>
    </w:r>
    <w:r w:rsidRPr="00D45516">
      <w:rPr>
        <w:sz w:val="16"/>
        <w:szCs w:val="16"/>
      </w:rPr>
      <w:instrText xml:space="preserve"> PAGE   \* MERGEFORMAT </w:instrText>
    </w:r>
    <w:r w:rsidR="00142B00" w:rsidRPr="00D45516">
      <w:rPr>
        <w:sz w:val="16"/>
        <w:szCs w:val="16"/>
      </w:rPr>
      <w:fldChar w:fldCharType="separate"/>
    </w:r>
    <w:r w:rsidR="00402552">
      <w:rPr>
        <w:noProof/>
        <w:sz w:val="16"/>
        <w:szCs w:val="16"/>
      </w:rPr>
      <w:t>3</w:t>
    </w:r>
    <w:r w:rsidR="00142B00" w:rsidRPr="00D45516">
      <w:rPr>
        <w:sz w:val="16"/>
        <w:szCs w:val="16"/>
      </w:rPr>
      <w:fldChar w:fldCharType="end"/>
    </w:r>
    <w:r w:rsidRPr="00D45516">
      <w:rPr>
        <w:sz w:val="16"/>
        <w:szCs w:val="16"/>
      </w:rPr>
      <w:t xml:space="preserve"> of </w:t>
    </w:r>
    <w:fldSimple w:instr="NUMPAGES   \* MERGEFORMAT">
      <w:r w:rsidR="00402552" w:rsidRPr="00402552">
        <w:rPr>
          <w:noProof/>
          <w:sz w:val="16"/>
          <w:szCs w:val="16"/>
        </w:rPr>
        <w:t>10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3B79" w14:textId="77777777" w:rsidR="00581386" w:rsidRDefault="00581386" w:rsidP="003020C6">
      <w:r>
        <w:separator/>
      </w:r>
    </w:p>
  </w:footnote>
  <w:footnote w:type="continuationSeparator" w:id="0">
    <w:p w14:paraId="7ABDF452" w14:textId="77777777" w:rsidR="00581386" w:rsidRDefault="00581386" w:rsidP="003020C6">
      <w:r>
        <w:continuationSeparator/>
      </w:r>
    </w:p>
  </w:footnote>
  <w:footnote w:type="continuationNotice" w:id="1">
    <w:p w14:paraId="598CFCF5" w14:textId="77777777" w:rsidR="00581386" w:rsidRDefault="0058138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78706" w14:textId="56426226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864CB" w14:textId="0D13D012" w:rsidR="00991D2F" w:rsidRDefault="00991D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65E0" w14:textId="4C220BD2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47221" w14:textId="4BBC2CE9" w:rsidR="00991D2F" w:rsidRDefault="00991D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2CA6A" w14:textId="2A260833" w:rsidR="00B71B6F" w:rsidRDefault="00B71B6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977D" w14:textId="61BF70B1" w:rsidR="00C21C53" w:rsidRPr="00560496" w:rsidRDefault="00142B00" w:rsidP="00C21C53">
    <w:pPr>
      <w:spacing w:before="360" w:after="0" w:line="240" w:lineRule="auto"/>
      <w:rPr>
        <w:sz w:val="16"/>
        <w:szCs w:val="16"/>
      </w:rPr>
    </w:pP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 Title"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T Level Technical Qualification in Digital Support Services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 (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Qualification Number"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603/6901/2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),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Type Short"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OSA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Specialism Main Cover Heading"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Digital Infrastructure</w:t>
    </w:r>
    <w:r w:rsidRPr="00560496">
      <w:rPr>
        <w:sz w:val="16"/>
        <w:szCs w:val="16"/>
      </w:rPr>
      <w:fldChar w:fldCharType="end"/>
    </w:r>
    <w:r w:rsidR="00C21C53" w:rsidRPr="00560496">
      <w:rPr>
        <w:rFonts w:cs="Arial"/>
        <w:sz w:val="16"/>
        <w:szCs w:val="16"/>
      </w:rPr>
      <w:t xml:space="preserve">, </w:t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Assignment Ordinal"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Assignment 3</w:t>
    </w:r>
    <w:r w:rsidRPr="00560496">
      <w:rPr>
        <w:sz w:val="16"/>
        <w:szCs w:val="16"/>
      </w:rPr>
      <w:fldChar w:fldCharType="end"/>
    </w:r>
    <w:r w:rsidR="00D7408D">
      <w:rPr>
        <w:sz w:val="16"/>
        <w:szCs w:val="16"/>
      </w:rPr>
      <w:t>, Task 3</w:t>
    </w:r>
    <w:r w:rsidR="00C21C53" w:rsidRPr="00560496">
      <w:rPr>
        <w:rFonts w:cs="Arial"/>
        <w:sz w:val="16"/>
        <w:szCs w:val="16"/>
      </w:rPr>
      <w:t xml:space="preserve"> </w:t>
    </w:r>
    <w:r w:rsidR="00C21C53" w:rsidRPr="00560496">
      <w:rPr>
        <w:rFonts w:cs="Arial"/>
        <w:sz w:val="16"/>
        <w:szCs w:val="16"/>
      </w:rPr>
      <w:br/>
    </w:r>
    <w:r w:rsidRPr="00560496">
      <w:rPr>
        <w:sz w:val="16"/>
        <w:szCs w:val="16"/>
      </w:rPr>
      <w:fldChar w:fldCharType="begin"/>
    </w:r>
    <w:r w:rsidR="00C21C53" w:rsidRPr="00560496">
      <w:rPr>
        <w:sz w:val="16"/>
        <w:szCs w:val="16"/>
      </w:rPr>
      <w:instrText xml:space="preserve"> DOCPROPERTY  "NCFE Document Type" </w:instrText>
    </w:r>
    <w:r w:rsidRPr="00560496">
      <w:rPr>
        <w:sz w:val="16"/>
        <w:szCs w:val="16"/>
      </w:rPr>
      <w:fldChar w:fldCharType="separate"/>
    </w:r>
    <w:r w:rsidR="00F318AE">
      <w:rPr>
        <w:sz w:val="16"/>
        <w:szCs w:val="16"/>
      </w:rPr>
      <w:t>Workbook</w:t>
    </w:r>
    <w:r w:rsidRPr="00560496">
      <w:rPr>
        <w:sz w:val="16"/>
        <w:szCs w:val="16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1A3D7" w14:textId="512C437E" w:rsidR="00B71B6F" w:rsidRDefault="00B71B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6670"/>
    <w:multiLevelType w:val="multilevel"/>
    <w:tmpl w:val="7EA88696"/>
    <w:lvl w:ilvl="0">
      <w:start w:val="1"/>
      <w:numFmt w:val="bullet"/>
      <w:pStyle w:val="NCFE-Bullet-Table"/>
      <w:lvlText w:val=""/>
      <w:lvlJc w:val="left"/>
      <w:pPr>
        <w:tabs>
          <w:tab w:val="num" w:pos="794"/>
        </w:tabs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1"/>
        </w:tabs>
        <w:ind w:left="1134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28"/>
        </w:tabs>
        <w:ind w:left="1701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95"/>
        </w:tabs>
        <w:ind w:left="2268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062"/>
        </w:tabs>
        <w:ind w:left="2835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29"/>
        </w:tabs>
        <w:ind w:left="3402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96"/>
        </w:tabs>
        <w:ind w:left="396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763"/>
        </w:tabs>
        <w:ind w:left="4536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330"/>
        </w:tabs>
        <w:ind w:left="5103" w:hanging="283"/>
      </w:pPr>
      <w:rPr>
        <w:rFonts w:ascii="Wingdings" w:hAnsi="Wingdings" w:hint="default"/>
      </w:rPr>
    </w:lvl>
  </w:abstractNum>
  <w:abstractNum w:abstractNumId="1" w15:restartNumberingAfterBreak="0">
    <w:nsid w:val="79C7286D"/>
    <w:multiLevelType w:val="multilevel"/>
    <w:tmpl w:val="2946E1EE"/>
    <w:lvl w:ilvl="0">
      <w:start w:val="1"/>
      <w:numFmt w:val="bullet"/>
      <w:pStyle w:val="NCFE-Bullet-Short"/>
      <w:lvlText w:val=""/>
      <w:lvlJc w:val="left"/>
      <w:pPr>
        <w:ind w:left="397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94" w:hanging="39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num w:numId="1" w16cid:durableId="98919444">
    <w:abstractNumId w:val="1"/>
  </w:num>
  <w:num w:numId="2" w16cid:durableId="1137726699">
    <w:abstractNumId w:val="0"/>
  </w:num>
  <w:num w:numId="3" w16cid:durableId="786192695">
    <w:abstractNumId w:val="0"/>
  </w:num>
  <w:num w:numId="4" w16cid:durableId="1991518055">
    <w:abstractNumId w:val="1"/>
  </w:num>
  <w:num w:numId="5" w16cid:durableId="2111198621">
    <w:abstractNumId w:val="1"/>
  </w:num>
  <w:num w:numId="6" w16cid:durableId="437063270">
    <w:abstractNumId w:val="0"/>
  </w:num>
  <w:num w:numId="7" w16cid:durableId="803541032">
    <w:abstractNumId w:val="1"/>
  </w:num>
  <w:num w:numId="8" w16cid:durableId="87550855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linkStyles/>
  <w:documentProtection w:edit="forms" w:enforcement="0"/>
  <w:defaultTabStop w:val="720"/>
  <w:drawingGridHorizontalSpacing w:val="100"/>
  <w:displayHorizontalDrawingGridEvery w:val="2"/>
  <w:characterSpacingControl w:val="doNotCompress"/>
  <w:hdr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2A5"/>
    <w:rsid w:val="00010018"/>
    <w:rsid w:val="00011899"/>
    <w:rsid w:val="00014570"/>
    <w:rsid w:val="000146D1"/>
    <w:rsid w:val="000153B1"/>
    <w:rsid w:val="00016E73"/>
    <w:rsid w:val="00017C01"/>
    <w:rsid w:val="00020D01"/>
    <w:rsid w:val="000255DC"/>
    <w:rsid w:val="000327DF"/>
    <w:rsid w:val="00033C59"/>
    <w:rsid w:val="0004613C"/>
    <w:rsid w:val="00051AE5"/>
    <w:rsid w:val="00063DEB"/>
    <w:rsid w:val="000644F1"/>
    <w:rsid w:val="00073C24"/>
    <w:rsid w:val="00086248"/>
    <w:rsid w:val="000A0449"/>
    <w:rsid w:val="000A2B92"/>
    <w:rsid w:val="000A4127"/>
    <w:rsid w:val="000A5CC5"/>
    <w:rsid w:val="000B05E6"/>
    <w:rsid w:val="000C27F4"/>
    <w:rsid w:val="000C3AD1"/>
    <w:rsid w:val="000C4267"/>
    <w:rsid w:val="000D115E"/>
    <w:rsid w:val="000D2867"/>
    <w:rsid w:val="000D31B6"/>
    <w:rsid w:val="000F4E74"/>
    <w:rsid w:val="00113E0D"/>
    <w:rsid w:val="001315D3"/>
    <w:rsid w:val="00142B00"/>
    <w:rsid w:val="00147C3D"/>
    <w:rsid w:val="00157919"/>
    <w:rsid w:val="00160BC2"/>
    <w:rsid w:val="001614FD"/>
    <w:rsid w:val="00162105"/>
    <w:rsid w:val="001662D9"/>
    <w:rsid w:val="001743E5"/>
    <w:rsid w:val="001752D5"/>
    <w:rsid w:val="00177217"/>
    <w:rsid w:val="00177898"/>
    <w:rsid w:val="00187A5E"/>
    <w:rsid w:val="00192819"/>
    <w:rsid w:val="00193CE4"/>
    <w:rsid w:val="00194499"/>
    <w:rsid w:val="001A1ADE"/>
    <w:rsid w:val="001B6603"/>
    <w:rsid w:val="001D3DA4"/>
    <w:rsid w:val="001F7EBF"/>
    <w:rsid w:val="002048D7"/>
    <w:rsid w:val="00210A94"/>
    <w:rsid w:val="002127AB"/>
    <w:rsid w:val="00215CDE"/>
    <w:rsid w:val="002234AF"/>
    <w:rsid w:val="00227BD0"/>
    <w:rsid w:val="00227EF4"/>
    <w:rsid w:val="002323FF"/>
    <w:rsid w:val="00235F63"/>
    <w:rsid w:val="00235FE0"/>
    <w:rsid w:val="0024293E"/>
    <w:rsid w:val="00243E51"/>
    <w:rsid w:val="00244FB9"/>
    <w:rsid w:val="00261B63"/>
    <w:rsid w:val="00262D1A"/>
    <w:rsid w:val="00267527"/>
    <w:rsid w:val="00270638"/>
    <w:rsid w:val="00270F8D"/>
    <w:rsid w:val="0027792A"/>
    <w:rsid w:val="0028256D"/>
    <w:rsid w:val="00284F6D"/>
    <w:rsid w:val="002A1537"/>
    <w:rsid w:val="002B0492"/>
    <w:rsid w:val="002B4357"/>
    <w:rsid w:val="002D2775"/>
    <w:rsid w:val="002E0EE2"/>
    <w:rsid w:val="002F236C"/>
    <w:rsid w:val="002F6A69"/>
    <w:rsid w:val="003020C6"/>
    <w:rsid w:val="00303B87"/>
    <w:rsid w:val="003128AC"/>
    <w:rsid w:val="00315542"/>
    <w:rsid w:val="00327C47"/>
    <w:rsid w:val="00346097"/>
    <w:rsid w:val="00351F1F"/>
    <w:rsid w:val="0036222A"/>
    <w:rsid w:val="003750BE"/>
    <w:rsid w:val="00381691"/>
    <w:rsid w:val="00385699"/>
    <w:rsid w:val="0039070F"/>
    <w:rsid w:val="00391ACC"/>
    <w:rsid w:val="003932BC"/>
    <w:rsid w:val="00393557"/>
    <w:rsid w:val="003A043A"/>
    <w:rsid w:val="003B3572"/>
    <w:rsid w:val="003C046E"/>
    <w:rsid w:val="003C1EB4"/>
    <w:rsid w:val="003C5516"/>
    <w:rsid w:val="003D612B"/>
    <w:rsid w:val="003D66CE"/>
    <w:rsid w:val="003F301E"/>
    <w:rsid w:val="003F6ED6"/>
    <w:rsid w:val="003F708B"/>
    <w:rsid w:val="003F7704"/>
    <w:rsid w:val="00402552"/>
    <w:rsid w:val="00410569"/>
    <w:rsid w:val="00411604"/>
    <w:rsid w:val="0041493E"/>
    <w:rsid w:val="00414A89"/>
    <w:rsid w:val="004151DF"/>
    <w:rsid w:val="00435A96"/>
    <w:rsid w:val="00436281"/>
    <w:rsid w:val="00447F21"/>
    <w:rsid w:val="00450269"/>
    <w:rsid w:val="00452F33"/>
    <w:rsid w:val="00453048"/>
    <w:rsid w:val="00456783"/>
    <w:rsid w:val="004716D1"/>
    <w:rsid w:val="0047321C"/>
    <w:rsid w:val="00476BCD"/>
    <w:rsid w:val="004913B0"/>
    <w:rsid w:val="00493A65"/>
    <w:rsid w:val="00494423"/>
    <w:rsid w:val="0049548D"/>
    <w:rsid w:val="00497DA6"/>
    <w:rsid w:val="004A3D5E"/>
    <w:rsid w:val="004B35F3"/>
    <w:rsid w:val="004B7671"/>
    <w:rsid w:val="004C01DC"/>
    <w:rsid w:val="004E02C2"/>
    <w:rsid w:val="004F294F"/>
    <w:rsid w:val="005038E1"/>
    <w:rsid w:val="00513599"/>
    <w:rsid w:val="005160FD"/>
    <w:rsid w:val="00524F58"/>
    <w:rsid w:val="00534AC4"/>
    <w:rsid w:val="00536F97"/>
    <w:rsid w:val="00550DB5"/>
    <w:rsid w:val="00561462"/>
    <w:rsid w:val="00566189"/>
    <w:rsid w:val="00581386"/>
    <w:rsid w:val="00583965"/>
    <w:rsid w:val="00584DB9"/>
    <w:rsid w:val="0058582B"/>
    <w:rsid w:val="005955BB"/>
    <w:rsid w:val="00596F2C"/>
    <w:rsid w:val="005A3989"/>
    <w:rsid w:val="005A774E"/>
    <w:rsid w:val="005B0A82"/>
    <w:rsid w:val="005C377C"/>
    <w:rsid w:val="005C3987"/>
    <w:rsid w:val="005C41BC"/>
    <w:rsid w:val="005D7D57"/>
    <w:rsid w:val="005E2E11"/>
    <w:rsid w:val="005E38DC"/>
    <w:rsid w:val="005E4D4C"/>
    <w:rsid w:val="005E4FBA"/>
    <w:rsid w:val="005E5D0E"/>
    <w:rsid w:val="005E6AB7"/>
    <w:rsid w:val="005F2262"/>
    <w:rsid w:val="005F3588"/>
    <w:rsid w:val="005F35CE"/>
    <w:rsid w:val="005F7506"/>
    <w:rsid w:val="00603715"/>
    <w:rsid w:val="00613F24"/>
    <w:rsid w:val="00630ED1"/>
    <w:rsid w:val="00631705"/>
    <w:rsid w:val="0063697D"/>
    <w:rsid w:val="00641CE1"/>
    <w:rsid w:val="00641DCD"/>
    <w:rsid w:val="00663AA0"/>
    <w:rsid w:val="00670D5D"/>
    <w:rsid w:val="00676D2C"/>
    <w:rsid w:val="00681BE0"/>
    <w:rsid w:val="0068231B"/>
    <w:rsid w:val="006832D6"/>
    <w:rsid w:val="0069100F"/>
    <w:rsid w:val="006941C2"/>
    <w:rsid w:val="006A681E"/>
    <w:rsid w:val="006B3708"/>
    <w:rsid w:val="006B3871"/>
    <w:rsid w:val="006D08D7"/>
    <w:rsid w:val="006D7139"/>
    <w:rsid w:val="006E2EDC"/>
    <w:rsid w:val="006F1655"/>
    <w:rsid w:val="006F70E3"/>
    <w:rsid w:val="0071171E"/>
    <w:rsid w:val="00712178"/>
    <w:rsid w:val="00717931"/>
    <w:rsid w:val="00721578"/>
    <w:rsid w:val="007350A3"/>
    <w:rsid w:val="00741F74"/>
    <w:rsid w:val="00745F89"/>
    <w:rsid w:val="00755B85"/>
    <w:rsid w:val="00757055"/>
    <w:rsid w:val="00762D12"/>
    <w:rsid w:val="00764B43"/>
    <w:rsid w:val="00773A5C"/>
    <w:rsid w:val="00774C40"/>
    <w:rsid w:val="00775E51"/>
    <w:rsid w:val="007831A6"/>
    <w:rsid w:val="00785629"/>
    <w:rsid w:val="00786F36"/>
    <w:rsid w:val="007873AC"/>
    <w:rsid w:val="007911CF"/>
    <w:rsid w:val="007B09C2"/>
    <w:rsid w:val="007B7E28"/>
    <w:rsid w:val="007C6C33"/>
    <w:rsid w:val="007F1CB3"/>
    <w:rsid w:val="007F673D"/>
    <w:rsid w:val="00801025"/>
    <w:rsid w:val="00813193"/>
    <w:rsid w:val="00823735"/>
    <w:rsid w:val="008239EA"/>
    <w:rsid w:val="00824A96"/>
    <w:rsid w:val="00825074"/>
    <w:rsid w:val="0082779E"/>
    <w:rsid w:val="00827C81"/>
    <w:rsid w:val="00835AEC"/>
    <w:rsid w:val="00847B9D"/>
    <w:rsid w:val="008552A5"/>
    <w:rsid w:val="0086467D"/>
    <w:rsid w:val="00877274"/>
    <w:rsid w:val="0088246F"/>
    <w:rsid w:val="00885E6A"/>
    <w:rsid w:val="00886CBE"/>
    <w:rsid w:val="008950E1"/>
    <w:rsid w:val="008A6356"/>
    <w:rsid w:val="008B5409"/>
    <w:rsid w:val="008C1340"/>
    <w:rsid w:val="008C30CC"/>
    <w:rsid w:val="008C32F2"/>
    <w:rsid w:val="008E1650"/>
    <w:rsid w:val="008E1DC5"/>
    <w:rsid w:val="008F3210"/>
    <w:rsid w:val="008F3C25"/>
    <w:rsid w:val="00900523"/>
    <w:rsid w:val="00900882"/>
    <w:rsid w:val="00904DF1"/>
    <w:rsid w:val="00916ABD"/>
    <w:rsid w:val="00920C48"/>
    <w:rsid w:val="00923456"/>
    <w:rsid w:val="009311AB"/>
    <w:rsid w:val="009335EF"/>
    <w:rsid w:val="0093715F"/>
    <w:rsid w:val="00945CDF"/>
    <w:rsid w:val="00951DF5"/>
    <w:rsid w:val="00955A57"/>
    <w:rsid w:val="00971C4E"/>
    <w:rsid w:val="009778B0"/>
    <w:rsid w:val="00991D2F"/>
    <w:rsid w:val="009922D8"/>
    <w:rsid w:val="009A366A"/>
    <w:rsid w:val="009A5BC5"/>
    <w:rsid w:val="009D75FC"/>
    <w:rsid w:val="009D7BB8"/>
    <w:rsid w:val="009E3C91"/>
    <w:rsid w:val="009E6C0D"/>
    <w:rsid w:val="009F0E5A"/>
    <w:rsid w:val="009F1985"/>
    <w:rsid w:val="009F4114"/>
    <w:rsid w:val="00A04E02"/>
    <w:rsid w:val="00A07413"/>
    <w:rsid w:val="00A41F89"/>
    <w:rsid w:val="00A420D9"/>
    <w:rsid w:val="00A44314"/>
    <w:rsid w:val="00A4484B"/>
    <w:rsid w:val="00A51722"/>
    <w:rsid w:val="00A60F9A"/>
    <w:rsid w:val="00A618D2"/>
    <w:rsid w:val="00A73817"/>
    <w:rsid w:val="00A80016"/>
    <w:rsid w:val="00A80FC9"/>
    <w:rsid w:val="00A8631D"/>
    <w:rsid w:val="00A93A80"/>
    <w:rsid w:val="00AA3F3C"/>
    <w:rsid w:val="00AA6603"/>
    <w:rsid w:val="00AA6ACA"/>
    <w:rsid w:val="00AA6D12"/>
    <w:rsid w:val="00AC1FA0"/>
    <w:rsid w:val="00AC6239"/>
    <w:rsid w:val="00AD2278"/>
    <w:rsid w:val="00AD2325"/>
    <w:rsid w:val="00AE0B05"/>
    <w:rsid w:val="00AE74FC"/>
    <w:rsid w:val="00AF7BAE"/>
    <w:rsid w:val="00B10D49"/>
    <w:rsid w:val="00B13696"/>
    <w:rsid w:val="00B27AC5"/>
    <w:rsid w:val="00B366B5"/>
    <w:rsid w:val="00B4503B"/>
    <w:rsid w:val="00B45978"/>
    <w:rsid w:val="00B46FD3"/>
    <w:rsid w:val="00B52F81"/>
    <w:rsid w:val="00B53643"/>
    <w:rsid w:val="00B56168"/>
    <w:rsid w:val="00B62F03"/>
    <w:rsid w:val="00B6550E"/>
    <w:rsid w:val="00B67B72"/>
    <w:rsid w:val="00B715DA"/>
    <w:rsid w:val="00B71677"/>
    <w:rsid w:val="00B71A83"/>
    <w:rsid w:val="00B71B6F"/>
    <w:rsid w:val="00B761C6"/>
    <w:rsid w:val="00B823A4"/>
    <w:rsid w:val="00B830D3"/>
    <w:rsid w:val="00B840A5"/>
    <w:rsid w:val="00B96E23"/>
    <w:rsid w:val="00BA4A56"/>
    <w:rsid w:val="00BB0E95"/>
    <w:rsid w:val="00BB18A5"/>
    <w:rsid w:val="00BB56DF"/>
    <w:rsid w:val="00BB668D"/>
    <w:rsid w:val="00BC5FA2"/>
    <w:rsid w:val="00BC6E5E"/>
    <w:rsid w:val="00BE03E3"/>
    <w:rsid w:val="00BF14F6"/>
    <w:rsid w:val="00C03CE6"/>
    <w:rsid w:val="00C0428B"/>
    <w:rsid w:val="00C04B43"/>
    <w:rsid w:val="00C0627C"/>
    <w:rsid w:val="00C066BD"/>
    <w:rsid w:val="00C10F78"/>
    <w:rsid w:val="00C14C13"/>
    <w:rsid w:val="00C21C53"/>
    <w:rsid w:val="00C23019"/>
    <w:rsid w:val="00C23123"/>
    <w:rsid w:val="00C34BFF"/>
    <w:rsid w:val="00C3630F"/>
    <w:rsid w:val="00C367D4"/>
    <w:rsid w:val="00C4115B"/>
    <w:rsid w:val="00C41210"/>
    <w:rsid w:val="00C52E40"/>
    <w:rsid w:val="00C538BA"/>
    <w:rsid w:val="00C53C6C"/>
    <w:rsid w:val="00C743D5"/>
    <w:rsid w:val="00C74DFF"/>
    <w:rsid w:val="00C802B9"/>
    <w:rsid w:val="00C81027"/>
    <w:rsid w:val="00C87B7D"/>
    <w:rsid w:val="00CA0541"/>
    <w:rsid w:val="00CB5F21"/>
    <w:rsid w:val="00CB61C8"/>
    <w:rsid w:val="00CB67C7"/>
    <w:rsid w:val="00CB6F99"/>
    <w:rsid w:val="00CC1A19"/>
    <w:rsid w:val="00CC4261"/>
    <w:rsid w:val="00CC4D23"/>
    <w:rsid w:val="00CC7976"/>
    <w:rsid w:val="00CD2A62"/>
    <w:rsid w:val="00CD790B"/>
    <w:rsid w:val="00CE5573"/>
    <w:rsid w:val="00CF2FB0"/>
    <w:rsid w:val="00D0199A"/>
    <w:rsid w:val="00D01AFE"/>
    <w:rsid w:val="00D027F6"/>
    <w:rsid w:val="00D0373F"/>
    <w:rsid w:val="00D2258B"/>
    <w:rsid w:val="00D23E33"/>
    <w:rsid w:val="00D33343"/>
    <w:rsid w:val="00D5125C"/>
    <w:rsid w:val="00D52EC5"/>
    <w:rsid w:val="00D54F91"/>
    <w:rsid w:val="00D570D1"/>
    <w:rsid w:val="00D64536"/>
    <w:rsid w:val="00D64999"/>
    <w:rsid w:val="00D72E29"/>
    <w:rsid w:val="00D739C4"/>
    <w:rsid w:val="00D7408D"/>
    <w:rsid w:val="00D741D0"/>
    <w:rsid w:val="00D80838"/>
    <w:rsid w:val="00D82C0C"/>
    <w:rsid w:val="00D87B2D"/>
    <w:rsid w:val="00DC0AE1"/>
    <w:rsid w:val="00DC1B4D"/>
    <w:rsid w:val="00DC21E7"/>
    <w:rsid w:val="00DC4249"/>
    <w:rsid w:val="00DD66AA"/>
    <w:rsid w:val="00DF1443"/>
    <w:rsid w:val="00DF1FB7"/>
    <w:rsid w:val="00DF46BD"/>
    <w:rsid w:val="00E04BBA"/>
    <w:rsid w:val="00E26310"/>
    <w:rsid w:val="00E26FE2"/>
    <w:rsid w:val="00E404F7"/>
    <w:rsid w:val="00E454E9"/>
    <w:rsid w:val="00E54B1B"/>
    <w:rsid w:val="00E54B5A"/>
    <w:rsid w:val="00E62D3F"/>
    <w:rsid w:val="00E63850"/>
    <w:rsid w:val="00E658C6"/>
    <w:rsid w:val="00E65B43"/>
    <w:rsid w:val="00E6646D"/>
    <w:rsid w:val="00E72DF7"/>
    <w:rsid w:val="00E77253"/>
    <w:rsid w:val="00E9065C"/>
    <w:rsid w:val="00E96A9B"/>
    <w:rsid w:val="00EA3770"/>
    <w:rsid w:val="00EA4C1D"/>
    <w:rsid w:val="00EB1CDA"/>
    <w:rsid w:val="00EB7561"/>
    <w:rsid w:val="00EC1898"/>
    <w:rsid w:val="00EC26FE"/>
    <w:rsid w:val="00EC7ECE"/>
    <w:rsid w:val="00ED2E59"/>
    <w:rsid w:val="00ED477E"/>
    <w:rsid w:val="00EE72D8"/>
    <w:rsid w:val="00EF395E"/>
    <w:rsid w:val="00EF3E93"/>
    <w:rsid w:val="00F03A3A"/>
    <w:rsid w:val="00F30DD0"/>
    <w:rsid w:val="00F31650"/>
    <w:rsid w:val="00F318AE"/>
    <w:rsid w:val="00F36F4D"/>
    <w:rsid w:val="00F4772C"/>
    <w:rsid w:val="00F5790F"/>
    <w:rsid w:val="00F623D4"/>
    <w:rsid w:val="00F713B4"/>
    <w:rsid w:val="00F71833"/>
    <w:rsid w:val="00F82BE8"/>
    <w:rsid w:val="00F840F5"/>
    <w:rsid w:val="00F86426"/>
    <w:rsid w:val="00F906F3"/>
    <w:rsid w:val="00F91B4F"/>
    <w:rsid w:val="00F9507F"/>
    <w:rsid w:val="00F97E81"/>
    <w:rsid w:val="00FA0EA2"/>
    <w:rsid w:val="00FA25FA"/>
    <w:rsid w:val="00FC4809"/>
    <w:rsid w:val="00FD044D"/>
    <w:rsid w:val="00FE0B15"/>
    <w:rsid w:val="00FE6F0C"/>
    <w:rsid w:val="00FF2621"/>
    <w:rsid w:val="00FF4EF2"/>
    <w:rsid w:val="015F1933"/>
    <w:rsid w:val="06C2D305"/>
    <w:rsid w:val="088F049D"/>
    <w:rsid w:val="0AA111F8"/>
    <w:rsid w:val="0D72391D"/>
    <w:rsid w:val="17E8697D"/>
    <w:rsid w:val="1819D93A"/>
    <w:rsid w:val="19561189"/>
    <w:rsid w:val="210A9445"/>
    <w:rsid w:val="226CC56D"/>
    <w:rsid w:val="22981308"/>
    <w:rsid w:val="27C5572E"/>
    <w:rsid w:val="2A26BE3A"/>
    <w:rsid w:val="2A89E1C8"/>
    <w:rsid w:val="2AA4D828"/>
    <w:rsid w:val="2AB243A2"/>
    <w:rsid w:val="32A2FAA3"/>
    <w:rsid w:val="32CA556A"/>
    <w:rsid w:val="35395D52"/>
    <w:rsid w:val="387C6A28"/>
    <w:rsid w:val="3D6DBD48"/>
    <w:rsid w:val="4349B6D1"/>
    <w:rsid w:val="43ADA6AA"/>
    <w:rsid w:val="46780A02"/>
    <w:rsid w:val="4696D7F6"/>
    <w:rsid w:val="480F1B09"/>
    <w:rsid w:val="4954188A"/>
    <w:rsid w:val="4E80AD8E"/>
    <w:rsid w:val="4FCE7A63"/>
    <w:rsid w:val="5171DB81"/>
    <w:rsid w:val="51F3F68D"/>
    <w:rsid w:val="53F71897"/>
    <w:rsid w:val="55E883A3"/>
    <w:rsid w:val="58159535"/>
    <w:rsid w:val="5D4EDAFE"/>
    <w:rsid w:val="603B6D60"/>
    <w:rsid w:val="644A63AE"/>
    <w:rsid w:val="6A7EC2CD"/>
    <w:rsid w:val="6A82B414"/>
    <w:rsid w:val="6B8DEE6F"/>
    <w:rsid w:val="6FCA8818"/>
    <w:rsid w:val="7231159A"/>
    <w:rsid w:val="734CD22A"/>
    <w:rsid w:val="777E6620"/>
    <w:rsid w:val="7809D5E3"/>
    <w:rsid w:val="7D51A5DD"/>
    <w:rsid w:val="7DC39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o:allowincell="f" fillcolor="none [2109]" stroke="f">
      <v:fill color="none [2109]"/>
      <v:stroke on="f"/>
      <o:colormru v:ext="edit" colors="#282828"/>
    </o:shapedefaults>
    <o:shapelayout v:ext="edit">
      <o:idmap v:ext="edit" data="2"/>
    </o:shapelayout>
  </w:shapeDefaults>
  <w:decimalSymbol w:val="."/>
  <w:listSeparator w:val=","/>
  <w14:docId w14:val="2FA10533"/>
  <w15:docId w15:val="{4BADFE24-C61D-4A3B-95BA-94FD56B4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1C2"/>
    <w:pPr>
      <w:spacing w:before="120" w:after="120" w:line="280" w:lineRule="exact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41C2"/>
    <w:pPr>
      <w:keepNext/>
      <w:keepLines/>
      <w:pageBreakBefore/>
      <w:spacing w:before="0" w:after="360" w:line="240" w:lineRule="auto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41C2"/>
    <w:pPr>
      <w:keepNext/>
      <w:keepLines/>
      <w:spacing w:before="480" w:line="240" w:lineRule="auto"/>
      <w:outlineLvl w:val="1"/>
    </w:pPr>
    <w:rPr>
      <w:rFonts w:eastAsiaTheme="majorEastAsia" w:cs="Arial"/>
      <w:b/>
      <w:bCs/>
      <w:color w:val="595959" w:themeColor="text1" w:themeTint="A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41C2"/>
    <w:pPr>
      <w:keepNext/>
      <w:keepLines/>
      <w:spacing w:before="360" w:line="240" w:lineRule="auto"/>
      <w:outlineLvl w:val="2"/>
    </w:pPr>
    <w:rPr>
      <w:rFonts w:eastAsiaTheme="majorEastAsia" w:cstheme="majorBidi"/>
      <w:b/>
      <w:bCs/>
      <w:color w:val="0D0D0D" w:themeColor="text1" w:themeTint="F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41C2"/>
    <w:pPr>
      <w:keepNext/>
      <w:keepLines/>
      <w:spacing w:before="360" w:line="240" w:lineRule="auto"/>
      <w:outlineLvl w:val="3"/>
    </w:pPr>
    <w:rPr>
      <w:rFonts w:eastAsiaTheme="majorEastAsia" w:cstheme="majorBidi"/>
      <w:b/>
      <w:bCs/>
      <w:iCs/>
      <w:color w:val="404040" w:themeColor="text1" w:themeTint="BF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941C2"/>
    <w:pPr>
      <w:keepNext/>
      <w:keepLines/>
      <w:spacing w:before="360" w:line="240" w:lineRule="auto"/>
      <w:outlineLvl w:val="4"/>
    </w:pPr>
    <w:rPr>
      <w:rFonts w:eastAsiaTheme="majorEastAsia" w:cstheme="majorBidi"/>
      <w:b/>
      <w:color w:val="595959" w:themeColor="text1" w:themeTint="A6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41C2"/>
    <w:pPr>
      <w:keepNext/>
      <w:keepLines/>
      <w:spacing w:before="360" w:line="240" w:lineRule="auto"/>
      <w:outlineLvl w:val="5"/>
    </w:pPr>
    <w:rPr>
      <w:rFonts w:eastAsiaTheme="majorEastAsia" w:cstheme="majorBidi"/>
      <w:b/>
      <w:color w:val="595959" w:themeColor="text1" w:themeTint="A6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6941C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unhideWhenUsed/>
    <w:rsid w:val="006941C2"/>
    <w:pPr>
      <w:tabs>
        <w:tab w:val="center" w:pos="4513"/>
        <w:tab w:val="right" w:pos="9026"/>
      </w:tabs>
    </w:pPr>
    <w:rPr>
      <w:rFonts w:cs="Arial"/>
      <w:noProof/>
      <w:sz w:val="18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6941C2"/>
    <w:rPr>
      <w:rFonts w:cs="Arial"/>
      <w:noProof/>
      <w:sz w:val="18"/>
      <w:szCs w:val="16"/>
    </w:rPr>
  </w:style>
  <w:style w:type="paragraph" w:styleId="Footer">
    <w:name w:val="footer"/>
    <w:basedOn w:val="Normal"/>
    <w:link w:val="FooterChar"/>
    <w:uiPriority w:val="99"/>
    <w:unhideWhenUsed/>
    <w:rsid w:val="006941C2"/>
    <w:pPr>
      <w:tabs>
        <w:tab w:val="center" w:pos="4513"/>
        <w:tab w:val="right" w:pos="9026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941C2"/>
    <w:rPr>
      <w:rFonts w:ascii="Arial" w:hAnsi="Arial"/>
      <w:sz w:val="16"/>
    </w:rPr>
  </w:style>
  <w:style w:type="table" w:styleId="TableGrid">
    <w:name w:val="Table Grid"/>
    <w:basedOn w:val="TableNormal"/>
    <w:uiPriority w:val="59"/>
    <w:rsid w:val="006941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CFE-logos">
    <w:name w:val="NCFE-logos"/>
    <w:next w:val="Normal"/>
    <w:qFormat/>
    <w:rsid w:val="006941C2"/>
    <w:rPr>
      <w:rFonts w:ascii="Arial" w:hAnsi="Arial" w:cs="Arial"/>
      <w:b/>
      <w:color w:val="D9D9D9" w:themeColor="background1" w:themeShade="D9"/>
      <w:sz w:val="16"/>
    </w:rPr>
  </w:style>
  <w:style w:type="paragraph" w:customStyle="1" w:styleId="NCFE-examiner-marks-box">
    <w:name w:val="NCFE-examiner-marks-box"/>
    <w:qFormat/>
    <w:rsid w:val="006941C2"/>
    <w:pPr>
      <w:spacing w:before="240"/>
      <w:jc w:val="right"/>
    </w:pPr>
    <w:rPr>
      <w:rFonts w:ascii="Arial" w:hAnsi="Arial" w:cs="Arial"/>
      <w:b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941C2"/>
    <w:pPr>
      <w:spacing w:before="1080" w:after="300" w:line="240" w:lineRule="auto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941C2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customStyle="1" w:styleId="NCFE-qualification-title">
    <w:name w:val="NCFE-qualification-title"/>
    <w:next w:val="Normal"/>
    <w:qFormat/>
    <w:rsid w:val="006941C2"/>
    <w:pPr>
      <w:jc w:val="right"/>
    </w:pPr>
    <w:rPr>
      <w:rFonts w:ascii="Arial" w:hAnsi="Arial" w:cs="Arial"/>
      <w:color w:val="FFFFFF" w:themeColor="background1"/>
      <w:sz w:val="24"/>
    </w:rPr>
  </w:style>
  <w:style w:type="paragraph" w:customStyle="1" w:styleId="NCFE-specialism">
    <w:name w:val="NCFE-specialism"/>
    <w:qFormat/>
    <w:rsid w:val="006941C2"/>
    <w:rPr>
      <w:rFonts w:ascii="Arial" w:hAnsi="Arial" w:cs="Arial"/>
      <w:sz w:val="64"/>
      <w:szCs w:val="72"/>
    </w:rPr>
  </w:style>
  <w:style w:type="paragraph" w:customStyle="1" w:styleId="NCFE-assignment-title">
    <w:name w:val="NCFE-assignment-title"/>
    <w:basedOn w:val="Subtitle"/>
    <w:qFormat/>
    <w:rsid w:val="006941C2"/>
    <w:rPr>
      <w:noProof/>
      <w:lang w:eastAsia="en-GB"/>
    </w:rPr>
  </w:style>
  <w:style w:type="paragraph" w:customStyle="1" w:styleId="NCFE-assignment-ordinal">
    <w:name w:val="NCFE-assignment-ordinal"/>
    <w:qFormat/>
    <w:rsid w:val="006941C2"/>
    <w:rPr>
      <w:rFonts w:ascii="Arial" w:hAnsi="Arial" w:cs="Arial"/>
      <w:sz w:val="36"/>
    </w:rPr>
  </w:style>
  <w:style w:type="paragraph" w:customStyle="1" w:styleId="NCFE-assignment-type">
    <w:name w:val="NCFE-assignment-type"/>
    <w:qFormat/>
    <w:rsid w:val="006941C2"/>
    <w:pPr>
      <w:spacing w:before="4440" w:after="240"/>
    </w:pPr>
    <w:rPr>
      <w:rFonts w:ascii="Arial" w:hAnsi="Arial" w:cs="Arial"/>
      <w:sz w:val="40"/>
      <w:szCs w:val="40"/>
    </w:rPr>
  </w:style>
  <w:style w:type="paragraph" w:customStyle="1" w:styleId="NCFE-specimen-date">
    <w:name w:val="NCFE-specimen-date"/>
    <w:qFormat/>
    <w:rsid w:val="006941C2"/>
    <w:rPr>
      <w:rFonts w:ascii="Arial" w:hAnsi="Arial" w:cs="Arial"/>
    </w:rPr>
  </w:style>
  <w:style w:type="paragraph" w:customStyle="1" w:styleId="NCFE-assessment-period">
    <w:name w:val="NCFE-assessment-period"/>
    <w:qFormat/>
    <w:rsid w:val="006941C2"/>
    <w:rPr>
      <w:rFonts w:ascii="Arial" w:hAnsi="Arial" w:cs="Arial"/>
    </w:rPr>
  </w:style>
  <w:style w:type="paragraph" w:customStyle="1" w:styleId="NCFE-student-instructions">
    <w:name w:val="NCFE-student-instructions"/>
    <w:qFormat/>
    <w:rsid w:val="006941C2"/>
    <w:rPr>
      <w:rFonts w:ascii="Arial" w:hAnsi="Arial" w:cs="Arial"/>
    </w:rPr>
  </w:style>
  <w:style w:type="paragraph" w:customStyle="1" w:styleId="NCFE-student-information">
    <w:name w:val="NCFE-student-information"/>
    <w:basedOn w:val="NCFE-student-instructions"/>
    <w:qFormat/>
    <w:rsid w:val="006941C2"/>
  </w:style>
  <w:style w:type="paragraph" w:customStyle="1" w:styleId="NCFE-rubric">
    <w:name w:val="NCFE-rubric"/>
    <w:qFormat/>
    <w:rsid w:val="006941C2"/>
    <w:rPr>
      <w:rFonts w:ascii="Arial" w:hAnsi="Arial" w:cs="Arial"/>
    </w:rPr>
  </w:style>
  <w:style w:type="paragraph" w:customStyle="1" w:styleId="NCFE-candidate-form">
    <w:name w:val="NCFE-candidate-form"/>
    <w:basedOn w:val="NCFE-rubric"/>
    <w:qFormat/>
    <w:rsid w:val="006941C2"/>
  </w:style>
  <w:style w:type="paragraph" w:customStyle="1" w:styleId="NCFE-trademark-information">
    <w:name w:val="NCFE-trademark-information"/>
    <w:basedOn w:val="NCFE-candidate-form"/>
    <w:qFormat/>
    <w:rsid w:val="006941C2"/>
  </w:style>
  <w:style w:type="paragraph" w:customStyle="1" w:styleId="NCFE-barcode">
    <w:name w:val="NCFE-barcode"/>
    <w:qFormat/>
    <w:rsid w:val="006941C2"/>
    <w:rPr>
      <w:rFonts w:ascii="Arial" w:hAnsi="Arial" w:cs="Arial"/>
    </w:rPr>
  </w:style>
  <w:style w:type="paragraph" w:customStyle="1" w:styleId="NCFE-internal-reference-number">
    <w:name w:val="NCFE-internal-reference-number"/>
    <w:qFormat/>
    <w:rsid w:val="006941C2"/>
    <w:rPr>
      <w:rFonts w:ascii="Arial" w:hAnsi="Arial" w:cs="Arial"/>
      <w:color w:val="FFFFFF" w:themeColor="background1"/>
    </w:rPr>
  </w:style>
  <w:style w:type="paragraph" w:customStyle="1" w:styleId="NCFE-document-version-number-date">
    <w:name w:val="NCFE-document-version-number-date"/>
    <w:qFormat/>
    <w:rsid w:val="006941C2"/>
    <w:rPr>
      <w:rFonts w:ascii="Arial" w:hAnsi="Arial" w:cs="Arial"/>
      <w:sz w:val="22"/>
    </w:rPr>
  </w:style>
  <w:style w:type="paragraph" w:customStyle="1" w:styleId="NCFE-document-type">
    <w:name w:val="NCFE-document-type"/>
    <w:qFormat/>
    <w:rsid w:val="006941C2"/>
    <w:pPr>
      <w:tabs>
        <w:tab w:val="right" w:pos="9923"/>
      </w:tabs>
    </w:pPr>
    <w:rPr>
      <w:rFonts w:ascii="Arial" w:hAnsi="Arial" w:cs="Arial"/>
      <w:color w:val="000000" w:themeColor="text1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41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1C2"/>
    <w:rPr>
      <w:rFonts w:ascii="Tahoma" w:hAnsi="Tahoma" w:cs="Tahoma"/>
      <w:sz w:val="16"/>
      <w:szCs w:val="16"/>
    </w:rPr>
  </w:style>
  <w:style w:type="paragraph" w:customStyle="1" w:styleId="NCFE-special-case">
    <w:name w:val="NCFE-special-case"/>
    <w:basedOn w:val="NCFE-assignment-ordinal"/>
    <w:qFormat/>
    <w:rsid w:val="006941C2"/>
    <w:pPr>
      <w:spacing w:before="240" w:after="5880"/>
    </w:pPr>
    <w:rPr>
      <w:sz w:val="32"/>
    </w:rPr>
  </w:style>
  <w:style w:type="paragraph" w:customStyle="1" w:styleId="NCFE-document-owner">
    <w:name w:val="NCFE-document-owner"/>
    <w:basedOn w:val="NCFE-internal-reference-number"/>
    <w:qFormat/>
    <w:rsid w:val="006941C2"/>
    <w:rPr>
      <w:color w:val="auto"/>
    </w:rPr>
  </w:style>
  <w:style w:type="paragraph" w:customStyle="1" w:styleId="NCFE-document-version-number">
    <w:name w:val="NCFE-document-version-number"/>
    <w:qFormat/>
    <w:rsid w:val="006941C2"/>
    <w:pPr>
      <w:tabs>
        <w:tab w:val="right" w:pos="10348"/>
      </w:tabs>
    </w:pPr>
    <w:rPr>
      <w:rFonts w:ascii="Arial" w:hAnsi="Arial" w:cs="Arial"/>
      <w:noProof/>
      <w:sz w:val="22"/>
      <w:szCs w:val="22"/>
      <w:lang w:eastAsia="en-GB"/>
    </w:rPr>
  </w:style>
  <w:style w:type="paragraph" w:customStyle="1" w:styleId="NCFE-front-cover-footer-01">
    <w:name w:val="NCFE-front-cover-footer-01"/>
    <w:qFormat/>
    <w:rsid w:val="006941C2"/>
    <w:pPr>
      <w:tabs>
        <w:tab w:val="right" w:pos="9781"/>
      </w:tabs>
    </w:pPr>
    <w:rPr>
      <w:rFonts w:ascii="Arial" w:hAnsi="Arial" w:cs="Arial"/>
      <w:noProof/>
      <w:sz w:val="24"/>
      <w:szCs w:val="22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6941C2"/>
    <w:rPr>
      <w:rFonts w:ascii="Arial" w:eastAsiaTheme="majorEastAsia" w:hAnsi="Arial" w:cstheme="majorBidi"/>
      <w:b/>
      <w:bCs/>
      <w:sz w:val="36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941C2"/>
    <w:rPr>
      <w:rFonts w:ascii="Arial" w:eastAsiaTheme="majorEastAsia" w:hAnsi="Arial" w:cs="Arial"/>
      <w:b/>
      <w:bCs/>
      <w:color w:val="595959" w:themeColor="text1" w:themeTint="A6"/>
      <w:sz w:val="32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6941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41C2"/>
    <w:pPr>
      <w:spacing w:after="200"/>
    </w:pPr>
    <w:rPr>
      <w:rFonts w:ascii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941C2"/>
    <w:rPr>
      <w:rFonts w:asciiTheme="minorHAnsi" w:hAnsiTheme="minorHAnsi" w:cstheme="minorBid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41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41C2"/>
    <w:rPr>
      <w:rFonts w:asciiTheme="minorHAnsi" w:hAnsiTheme="minorHAnsi" w:cstheme="minorBidi"/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rsid w:val="006941C2"/>
    <w:rPr>
      <w:rFonts w:ascii="Arial" w:eastAsiaTheme="majorEastAsia" w:hAnsi="Arial" w:cstheme="majorBidi"/>
      <w:b/>
      <w:color w:val="595959" w:themeColor="text1" w:themeTint="A6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6941C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41C2"/>
    <w:pPr>
      <w:ind w:left="720"/>
      <w:contextualSpacing/>
    </w:pPr>
  </w:style>
  <w:style w:type="paragraph" w:styleId="Revision">
    <w:name w:val="Revision"/>
    <w:hidden/>
    <w:uiPriority w:val="99"/>
    <w:semiHidden/>
    <w:rsid w:val="006941C2"/>
    <w:rPr>
      <w:rFonts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941C2"/>
    <w:rPr>
      <w:color w:val="0000B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6941C2"/>
    <w:rPr>
      <w:rFonts w:ascii="Times New Roman" w:hAnsi="Times New Roman"/>
      <w:sz w:val="24"/>
      <w:szCs w:val="24"/>
      <w:lang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41C2"/>
    <w:rPr>
      <w:rFonts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1C2"/>
    <w:rPr>
      <w:rFonts w:ascii="Arial" w:hAnsi="Arial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6941C2"/>
    <w:rPr>
      <w:vertAlign w:val="superscript"/>
    </w:rPr>
  </w:style>
  <w:style w:type="paragraph" w:customStyle="1" w:styleId="NCFE-front-cover-footer-02">
    <w:name w:val="NCFE-front-cover-footer-02"/>
    <w:basedOn w:val="NCFE-front-cover-footer-01"/>
    <w:qFormat/>
    <w:rsid w:val="006941C2"/>
    <w:pPr>
      <w:jc w:val="right"/>
    </w:pPr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rsid w:val="006941C2"/>
    <w:rPr>
      <w:rFonts w:ascii="Arial" w:eastAsiaTheme="majorEastAsia" w:hAnsi="Arial" w:cstheme="majorBidi"/>
      <w:b/>
      <w:bCs/>
      <w:color w:val="0D0D0D" w:themeColor="text1" w:themeTint="F2"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6941C2"/>
    <w:rPr>
      <w:rFonts w:ascii="Arial" w:eastAsiaTheme="majorEastAsia" w:hAnsi="Arial" w:cstheme="majorBidi"/>
      <w:b/>
      <w:bCs/>
      <w:iCs/>
      <w:color w:val="404040" w:themeColor="text1" w:themeTint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6941C2"/>
    <w:rPr>
      <w:rFonts w:ascii="Arial" w:eastAsiaTheme="majorEastAsia" w:hAnsi="Arial" w:cstheme="majorBidi"/>
      <w:b/>
      <w:color w:val="595959" w:themeColor="text1" w:themeTint="A6"/>
      <w:sz w:val="24"/>
    </w:rPr>
  </w:style>
  <w:style w:type="paragraph" w:customStyle="1" w:styleId="NCFE-intentionally-blank">
    <w:name w:val="NCFE-intentionally-blank"/>
    <w:qFormat/>
    <w:rsid w:val="006941C2"/>
    <w:pPr>
      <w:spacing w:before="5640"/>
      <w:jc w:val="center"/>
    </w:pPr>
    <w:rPr>
      <w:rFonts w:ascii="Arial" w:hAnsi="Arial"/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941C2"/>
    <w:pPr>
      <w:spacing w:before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941C2"/>
    <w:rPr>
      <w:rFonts w:ascii="Tahoma" w:hAnsi="Tahoma" w:cs="Tahoma"/>
      <w:sz w:val="16"/>
      <w:szCs w:val="16"/>
    </w:rPr>
  </w:style>
  <w:style w:type="table" w:customStyle="1" w:styleId="NCFE-table-01">
    <w:name w:val="NCFE-table-01"/>
    <w:basedOn w:val="TableNormal"/>
    <w:uiPriority w:val="99"/>
    <w:qFormat/>
    <w:rsid w:val="006941C2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  <w:style w:type="paragraph" w:customStyle="1" w:styleId="NCFE-Bullet-Short">
    <w:name w:val="NCFE-Bullet-Short"/>
    <w:basedOn w:val="Normal"/>
    <w:qFormat/>
    <w:rsid w:val="006941C2"/>
    <w:pPr>
      <w:numPr>
        <w:numId w:val="1"/>
      </w:numPr>
    </w:pPr>
  </w:style>
  <w:style w:type="paragraph" w:customStyle="1" w:styleId="NCFE-Bullet-Table">
    <w:name w:val="NCFE-Bullet-Table"/>
    <w:qFormat/>
    <w:rsid w:val="006941C2"/>
    <w:pPr>
      <w:numPr>
        <w:numId w:val="2"/>
      </w:numPr>
      <w:spacing w:before="120" w:after="120"/>
    </w:pPr>
    <w:rPr>
      <w:rFonts w:ascii="Arial" w:hAnsi="Arial" w:cs="Arial"/>
      <w:szCs w:val="22"/>
    </w:rPr>
  </w:style>
  <w:style w:type="paragraph" w:customStyle="1" w:styleId="NCFE-Inside-FC-Qual-Title">
    <w:name w:val="NCFE-Inside-FC-Qual-Title"/>
    <w:basedOn w:val="Normal"/>
    <w:qFormat/>
    <w:rsid w:val="006941C2"/>
    <w:pPr>
      <w:numPr>
        <w:ilvl w:val="1"/>
      </w:numPr>
      <w:spacing w:before="480"/>
    </w:pPr>
    <w:rPr>
      <w:rFonts w:eastAsiaTheme="majorEastAsia" w:cstheme="majorBidi"/>
      <w:b/>
      <w:iCs/>
      <w:noProof/>
      <w:color w:val="7F7F7F" w:themeColor="text1" w:themeTint="80"/>
      <w:spacing w:val="15"/>
      <w:sz w:val="28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1C2"/>
    <w:pPr>
      <w:numPr>
        <w:ilvl w:val="1"/>
      </w:numPr>
    </w:pPr>
    <w:rPr>
      <w:rFonts w:eastAsiaTheme="majorEastAsia" w:cstheme="majorBidi"/>
      <w:b/>
      <w:iCs/>
      <w:color w:val="7F7F7F" w:themeColor="text1" w:themeTint="8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6941C2"/>
    <w:rPr>
      <w:rFonts w:ascii="Arial" w:eastAsiaTheme="majorEastAsia" w:hAnsi="Arial" w:cstheme="majorBidi"/>
      <w:b/>
      <w:iCs/>
      <w:color w:val="7F7F7F" w:themeColor="text1" w:themeTint="80"/>
      <w:spacing w:val="15"/>
      <w:sz w:val="28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BC6E5E"/>
    <w:pPr>
      <w:tabs>
        <w:tab w:val="right" w:leader="dot" w:pos="10194"/>
      </w:tabs>
      <w:spacing w:after="100"/>
    </w:pPr>
    <w:rPr>
      <w:rFonts w:cs="Arial"/>
      <w:b/>
    </w:rPr>
  </w:style>
  <w:style w:type="paragraph" w:customStyle="1" w:styleId="NCFE-list-item-with-hanging-indent">
    <w:name w:val="NCFE-list-item-with-hanging-indent"/>
    <w:basedOn w:val="Normal"/>
    <w:qFormat/>
    <w:rsid w:val="006941C2"/>
    <w:pPr>
      <w:tabs>
        <w:tab w:val="left" w:pos="851"/>
      </w:tabs>
      <w:ind w:left="851" w:hanging="851"/>
    </w:pPr>
    <w:rPr>
      <w:rFonts w:cs="Arial"/>
      <w:szCs w:val="22"/>
    </w:rPr>
  </w:style>
  <w:style w:type="paragraph" w:customStyle="1" w:styleId="NCFE-marks">
    <w:name w:val="NCFE-marks"/>
    <w:basedOn w:val="Normal"/>
    <w:qFormat/>
    <w:rsid w:val="006941C2"/>
    <w:pPr>
      <w:tabs>
        <w:tab w:val="right" w:pos="10206"/>
      </w:tabs>
      <w:spacing w:before="0" w:after="200" w:line="276" w:lineRule="auto"/>
      <w:ind w:right="-2"/>
      <w:jc w:val="right"/>
    </w:pPr>
    <w:rPr>
      <w:rFonts w:cstheme="minorBidi"/>
      <w:szCs w:val="22"/>
    </w:rPr>
  </w:style>
  <w:style w:type="paragraph" w:customStyle="1" w:styleId="NCFE-Assessment">
    <w:name w:val="NCFE-Assessment"/>
    <w:basedOn w:val="Subtitle"/>
    <w:qFormat/>
    <w:rsid w:val="006941C2"/>
    <w:rPr>
      <w:noProof/>
      <w:lang w:eastAsia="en-GB"/>
    </w:rPr>
  </w:style>
  <w:style w:type="paragraph" w:customStyle="1" w:styleId="NCFE-Bullet-after-wrapped-indent">
    <w:name w:val="NCFE-Bullet-after-wrapped-indent"/>
    <w:basedOn w:val="NCFE-Bullet-Short"/>
    <w:qFormat/>
    <w:rsid w:val="006941C2"/>
    <w:pPr>
      <w:ind w:left="1148"/>
    </w:pPr>
  </w:style>
  <w:style w:type="paragraph" w:customStyle="1" w:styleId="NCFE-contents">
    <w:name w:val="NCFE-contents"/>
    <w:basedOn w:val="Normal"/>
    <w:qFormat/>
    <w:rsid w:val="006941C2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paragraph" w:customStyle="1" w:styleId="NCFE-image">
    <w:name w:val="NCFE-image"/>
    <w:basedOn w:val="Normal"/>
    <w:qFormat/>
    <w:rsid w:val="006941C2"/>
    <w:pPr>
      <w:keepNext/>
      <w:keepLines/>
      <w:spacing w:line="240" w:lineRule="auto"/>
      <w:jc w:val="center"/>
    </w:pPr>
  </w:style>
  <w:style w:type="paragraph" w:customStyle="1" w:styleId="NCFE-Table-Text">
    <w:name w:val="NCFE-Table-Text"/>
    <w:basedOn w:val="Normal"/>
    <w:qFormat/>
    <w:rsid w:val="006941C2"/>
    <w:pPr>
      <w:spacing w:before="0" w:after="0" w:line="240" w:lineRule="auto"/>
    </w:pPr>
  </w:style>
  <w:style w:type="paragraph" w:styleId="TOC2">
    <w:name w:val="toc 2"/>
    <w:basedOn w:val="Normal"/>
    <w:next w:val="Normal"/>
    <w:autoRedefine/>
    <w:uiPriority w:val="39"/>
    <w:unhideWhenUsed/>
    <w:rsid w:val="006941C2"/>
    <w:pPr>
      <w:spacing w:after="100"/>
      <w:ind w:left="200"/>
    </w:pPr>
    <w:rPr>
      <w:rFonts w:cs="Arial"/>
    </w:rPr>
  </w:style>
  <w:style w:type="paragraph" w:customStyle="1" w:styleId="NCFE-Numbered-Paragraph-with-wrap">
    <w:name w:val="NCFE-Numbered-Paragraph-with-wrap"/>
    <w:basedOn w:val="Normal"/>
    <w:qFormat/>
    <w:rsid w:val="006941C2"/>
    <w:pPr>
      <w:tabs>
        <w:tab w:val="left" w:pos="709"/>
      </w:tabs>
      <w:ind w:left="709" w:hanging="709"/>
    </w:pPr>
    <w:rPr>
      <w:rFonts w:eastAsia="Cambria" w:cs="Arial"/>
      <w:szCs w:val="24"/>
      <w:lang w:val="en-US"/>
    </w:rPr>
  </w:style>
  <w:style w:type="paragraph" w:styleId="TOC3">
    <w:name w:val="toc 3"/>
    <w:next w:val="Normal"/>
    <w:autoRedefine/>
    <w:uiPriority w:val="39"/>
    <w:unhideWhenUsed/>
    <w:rsid w:val="006941C2"/>
    <w:pPr>
      <w:tabs>
        <w:tab w:val="right" w:pos="10206"/>
      </w:tabs>
      <w:ind w:left="567" w:right="990"/>
    </w:pPr>
    <w:rPr>
      <w:rFonts w:ascii="Arial" w:hAnsi="Arial"/>
      <w:noProof/>
      <w:color w:val="000000" w:themeColor="text1"/>
    </w:rPr>
  </w:style>
  <w:style w:type="paragraph" w:customStyle="1" w:styleId="NCFE-toc-heading">
    <w:name w:val="NCFE-toc-heading"/>
    <w:basedOn w:val="Normal"/>
    <w:qFormat/>
    <w:rsid w:val="00393557"/>
    <w:pPr>
      <w:spacing w:before="1080" w:after="0" w:line="240" w:lineRule="auto"/>
      <w:outlineLvl w:val="0"/>
    </w:pPr>
    <w:rPr>
      <w:rFonts w:eastAsiaTheme="majorEastAsia"/>
      <w:color w:val="595959" w:themeColor="text1" w:themeTint="A6"/>
      <w:sz w:val="40"/>
    </w:rPr>
  </w:style>
  <w:style w:type="table" w:customStyle="1" w:styleId="TableGridLight1">
    <w:name w:val="Table Grid Light1"/>
    <w:basedOn w:val="TableNormal"/>
    <w:uiPriority w:val="40"/>
    <w:rsid w:val="0039355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2">
    <w:name w:val="Table Grid Light2"/>
    <w:basedOn w:val="TableNormal"/>
    <w:uiPriority w:val="40"/>
    <w:rsid w:val="003128A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GridTable1Light-Accent11">
    <w:name w:val="Grid Table 1 Light - Accent 11"/>
    <w:basedOn w:val="TableNormal"/>
    <w:uiPriority w:val="46"/>
    <w:rsid w:val="00C53C6C"/>
    <w:tblPr>
      <w:tblStyleRowBandSize w:val="1"/>
      <w:tblStyleColBandSize w:val="1"/>
      <w:tblBorders>
        <w:top w:val="single" w:sz="4" w:space="0" w:color="CDB9DB" w:themeColor="accent1" w:themeTint="66"/>
        <w:left w:val="single" w:sz="4" w:space="0" w:color="CDB9DB" w:themeColor="accent1" w:themeTint="66"/>
        <w:bottom w:val="single" w:sz="4" w:space="0" w:color="CDB9DB" w:themeColor="accent1" w:themeTint="66"/>
        <w:right w:val="single" w:sz="4" w:space="0" w:color="CDB9DB" w:themeColor="accent1" w:themeTint="66"/>
        <w:insideH w:val="single" w:sz="4" w:space="0" w:color="CDB9DB" w:themeColor="accent1" w:themeTint="66"/>
        <w:insideV w:val="single" w:sz="4" w:space="0" w:color="CDB9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496C8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96C8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CFE-table-011">
    <w:name w:val="NCFE-table-011"/>
    <w:basedOn w:val="TableNormal"/>
    <w:uiPriority w:val="99"/>
    <w:qFormat/>
    <w:rsid w:val="00C21C53"/>
    <w:pPr>
      <w:spacing w:before="120"/>
    </w:pPr>
    <w:rPr>
      <w:rFonts w:ascii="Arial" w:hAnsi="Arial"/>
    </w:rPr>
    <w:tblPr>
      <w:tblBorders>
        <w:top w:val="single" w:sz="4" w:space="0" w:color="B2B2B2" w:themeColor="background2"/>
        <w:left w:val="single" w:sz="4" w:space="0" w:color="B2B2B2" w:themeColor="background2"/>
        <w:bottom w:val="single" w:sz="4" w:space="0" w:color="B2B2B2" w:themeColor="background2"/>
        <w:right w:val="single" w:sz="4" w:space="0" w:color="B2B2B2" w:themeColor="background2"/>
        <w:insideH w:val="single" w:sz="4" w:space="0" w:color="B2B2B2" w:themeColor="background2"/>
        <w:insideV w:val="single" w:sz="4" w:space="0" w:color="B2B2B2" w:themeColor="background2"/>
      </w:tblBorders>
    </w:tblPr>
    <w:trPr>
      <w:cantSplit/>
    </w:trPr>
    <w:tcPr>
      <w:shd w:val="clear" w:color="auto" w:fill="auto"/>
    </w:tcPr>
    <w:tblStylePr w:type="firstRow">
      <w:pPr>
        <w:keepNext/>
        <w:wordWrap/>
        <w:spacing w:beforeLines="0" w:beforeAutospacing="0" w:afterLines="0" w:afterAutospacing="0"/>
      </w:pPr>
      <w:rPr>
        <w:b/>
      </w:rPr>
      <w:tblPr/>
      <w:tcPr>
        <w:vAlign w:val="center"/>
      </w:tcPr>
    </w:tblStylePr>
    <w:tblStylePr w:type="firstCol">
      <w:rPr>
        <w:b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7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6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esktop\NCFAengine\assets\templates\wrapper13.dotx" TargetMode="External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8254A2"/>
      </a:dk2>
      <a:lt2>
        <a:srgbClr val="B2B2B2"/>
      </a:lt2>
      <a:accent1>
        <a:srgbClr val="8254A2"/>
      </a:accent1>
      <a:accent2>
        <a:srgbClr val="EC1F3E"/>
      </a:accent2>
      <a:accent3>
        <a:srgbClr val="36B5BB"/>
      </a:accent3>
      <a:accent4>
        <a:srgbClr val="8254A2"/>
      </a:accent4>
      <a:accent5>
        <a:srgbClr val="EC1F3E"/>
      </a:accent5>
      <a:accent6>
        <a:srgbClr val="36B5BB"/>
      </a:accent6>
      <a:hlink>
        <a:srgbClr val="0000BF"/>
      </a:hlink>
      <a:folHlink>
        <a:srgbClr val="0000BF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Claire Elliott</DisplayName>
        <AccountId>58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0" ma:contentTypeDescription="Create a new document." ma:contentTypeScope="" ma:versionID="18c66186c4cadea57e01e68265c0c529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e31e329ccfabe360f9e0c9c229d8460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0D1E9D-7D8C-4CCC-A927-0DA774274B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698D2F-E930-4CCB-815D-CB39F41D6EFB}">
  <ds:schemaRefs>
    <ds:schemaRef ds:uri="87480d1a-c80c-477c-9f53-d14d87a45f08"/>
    <ds:schemaRef ds:uri="http://schemas.microsoft.com/office/2006/documentManagement/types"/>
    <ds:schemaRef ds:uri="http://purl.org/dc/dcmitype/"/>
    <ds:schemaRef ds:uri="beb00d12-24e9-4294-9648-655a57296783"/>
    <ds:schemaRef ds:uri="http://schemas.microsoft.com/office/2006/metadata/properties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39C27D54-B98F-46A0-8E9F-16B48F315C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6331C-E7E9-4E44-AA03-F6A4CDFF7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wrapper13</Template>
  <TotalTime>9</TotalTime>
  <Pages>6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Digital Infrastructure</vt:lpstr>
    </vt:vector>
  </TitlesOfParts>
  <Manager/>
  <Company>NCFE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Digital Infrastructure</dc:title>
  <dc:subject>T Level Technical Qualification in Digital Support Services</dc:subject>
  <dc:creator>NCFE</dc:creator>
  <cp:keywords>OSA</cp:keywords>
  <dc:description/>
  <cp:lastModifiedBy>Joanna Fairless</cp:lastModifiedBy>
  <cp:revision>17</cp:revision>
  <cp:lastPrinted>2020-05-22T06:48:00Z</cp:lastPrinted>
  <dcterms:created xsi:type="dcterms:W3CDTF">2022-06-29T15:24:00Z</dcterms:created>
  <dcterms:modified xsi:type="dcterms:W3CDTF">2023-05-01T11:54:00Z</dcterms:modified>
  <cp:category>Workbook</cp:category>
  <cp:contentStatus>v1.1 | September 2021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NCFE Internal Doc Ref">
    <vt:lpwstr>DSS-0006-03</vt:lpwstr>
  </property>
  <property fmtid="{D5CDD505-2E9C-101B-9397-08002B2CF9AE}" pid="4" name="NCFE Qual Title">
    <vt:lpwstr>T Level Technical Qualification in Digital Support Services</vt:lpwstr>
  </property>
  <property fmtid="{D5CDD505-2E9C-101B-9397-08002B2CF9AE}" pid="5" name="NCFE Assignment Type Long">
    <vt:lpwstr>Occupational specialism assessment (OSA)</vt:lpwstr>
  </property>
  <property fmtid="{D5CDD505-2E9C-101B-9397-08002B2CF9AE}" pid="6" name="NCFE Assignment Type Short">
    <vt:lpwstr>OSA</vt:lpwstr>
  </property>
  <property fmtid="{D5CDD505-2E9C-101B-9397-08002B2CF9AE}" pid="7" name="NCFE Specialism Main Cover Heading">
    <vt:lpwstr>Digital Infrastructure</vt:lpwstr>
  </property>
  <property fmtid="{D5CDD505-2E9C-101B-9397-08002B2CF9AE}" pid="8" name="NCFE Assignment Ordinal">
    <vt:lpwstr>Assignment 3</vt:lpwstr>
  </property>
  <property fmtid="{D5CDD505-2E9C-101B-9397-08002B2CF9AE}" pid="9" name="NCFE Document Type">
    <vt:lpwstr>Workbook</vt:lpwstr>
  </property>
  <property fmtid="{D5CDD505-2E9C-101B-9397-08002B2CF9AE}" pid="10" name="NCFE Special Case">
    <vt:lpwstr/>
  </property>
  <property fmtid="{D5CDD505-2E9C-101B-9397-08002B2CF9AE}" pid="11" name="NCFE Document Owner">
    <vt:lpwstr>Head of Assessment Design</vt:lpwstr>
  </property>
  <property fmtid="{D5CDD505-2E9C-101B-9397-08002B2CF9AE}" pid="12" name="NCFE Author">
    <vt:lpwstr>NCFE</vt:lpwstr>
  </property>
  <property fmtid="{D5CDD505-2E9C-101B-9397-08002B2CF9AE}" pid="13" name="NFCE Assessment Period">
    <vt:lpwstr>2021</vt:lpwstr>
  </property>
  <property fmtid="{D5CDD505-2E9C-101B-9397-08002B2CF9AE}" pid="14" name="NCFE Version Number">
    <vt:lpwstr>v1.1</vt:lpwstr>
  </property>
  <property fmtid="{D5CDD505-2E9C-101B-9397-08002B2CF9AE}" pid="15" name="NCFE Version Date">
    <vt:lpwstr>September 2021</vt:lpwstr>
  </property>
  <property fmtid="{D5CDD505-2E9C-101B-9397-08002B2CF9AE}" pid="16" name="NCFE Qualification Number">
    <vt:lpwstr>603/6901/2</vt:lpwstr>
  </property>
  <property fmtid="{D5CDD505-2E9C-101B-9397-08002B2CF9AE}" pid="17" name="Order">
    <vt:r8>32358000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MediaServiceImageTags">
    <vt:lpwstr/>
  </property>
</Properties>
</file>